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922D3" w14:textId="77777777" w:rsidR="0026645D" w:rsidRDefault="006B564C" w:rsidP="0026645D">
      <w:pPr>
        <w:pStyle w:val="BodyText"/>
        <w:spacing w:before="24"/>
        <w:ind w:left="0"/>
        <w:rPr>
          <w:rFonts w:ascii="Arial" w:hAnsi="Arial" w:cs="Arial"/>
          <w:color w:val="1D1B11"/>
          <w:sz w:val="22"/>
          <w:szCs w:val="22"/>
        </w:rPr>
      </w:pPr>
      <w:r w:rsidRPr="00BF28D8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27822039" wp14:editId="461AE633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8A8F3D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BF28D8">
        <w:rPr>
          <w:rFonts w:ascii="Arial" w:hAnsi="Arial" w:cs="Arial"/>
          <w:color w:val="1D1B11"/>
          <w:sz w:val="22"/>
          <w:szCs w:val="22"/>
        </w:rPr>
        <w:t xml:space="preserve"> </w:t>
      </w:r>
    </w:p>
    <w:tbl>
      <w:tblPr>
        <w:tblStyle w:val="TableGrid"/>
        <w:tblpPr w:leftFromText="180" w:rightFromText="180" w:vertAnchor="text" w:horzAnchor="page" w:tblpX="7754" w:tblpY="1104"/>
        <w:tblW w:w="0" w:type="auto"/>
        <w:tblLook w:val="04A0" w:firstRow="1" w:lastRow="0" w:firstColumn="1" w:lastColumn="0" w:noHBand="0" w:noVBand="1"/>
      </w:tblPr>
      <w:tblGrid>
        <w:gridCol w:w="571"/>
        <w:gridCol w:w="3115"/>
      </w:tblGrid>
      <w:tr w:rsidR="00C66C2C" w14:paraId="31BAEA0D" w14:textId="77777777" w:rsidTr="00C66C2C">
        <w:tc>
          <w:tcPr>
            <w:tcW w:w="571" w:type="dxa"/>
          </w:tcPr>
          <w:p w14:paraId="3AF55492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115" w:type="dxa"/>
          </w:tcPr>
          <w:p w14:paraId="70BA2F71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>H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 xml:space="preserve">ighly 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developed</w:t>
            </w:r>
          </w:p>
        </w:tc>
      </w:tr>
      <w:tr w:rsidR="00C66C2C" w14:paraId="26E0DD61" w14:textId="77777777" w:rsidTr="00C66C2C">
        <w:tc>
          <w:tcPr>
            <w:tcW w:w="571" w:type="dxa"/>
          </w:tcPr>
          <w:p w14:paraId="6AB1D30E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15" w:type="dxa"/>
          </w:tcPr>
          <w:p w14:paraId="42FAB43A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>G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ood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on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 xml:space="preserve">the 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>whole</w:t>
            </w:r>
            <w:proofErr w:type="gramEnd"/>
          </w:p>
        </w:tc>
      </w:tr>
      <w:tr w:rsidR="00C66C2C" w14:paraId="25819EB5" w14:textId="77777777" w:rsidTr="00C66C2C">
        <w:tc>
          <w:tcPr>
            <w:tcW w:w="571" w:type="dxa"/>
          </w:tcPr>
          <w:p w14:paraId="1B999095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5" w:type="dxa"/>
          </w:tcPr>
          <w:p w14:paraId="6D4C5C66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>S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atisfactory</w:t>
            </w:r>
            <w:r w:rsidRPr="000354FA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on</w:t>
            </w:r>
            <w:r w:rsidRPr="000354FA">
              <w:rPr>
                <w:rFonts w:ascii="Arial" w:hAnsi="Arial" w:cs="Arial"/>
                <w:color w:val="1D1B11"/>
                <w:spacing w:val="-9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whole</w:t>
            </w:r>
            <w:proofErr w:type="gramEnd"/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 xml:space="preserve">                                              </w:t>
            </w:r>
          </w:p>
        </w:tc>
      </w:tr>
      <w:tr w:rsidR="00C66C2C" w14:paraId="03FD08DC" w14:textId="77777777" w:rsidTr="00C66C2C">
        <w:tc>
          <w:tcPr>
            <w:tcW w:w="571" w:type="dxa"/>
          </w:tcPr>
          <w:p w14:paraId="78B23D93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15" w:type="dxa"/>
          </w:tcPr>
          <w:p w14:paraId="68F1169A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>U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nsatisfacto</w:t>
            </w:r>
            <w:r>
              <w:rPr>
                <w:rFonts w:ascii="Arial" w:hAnsi="Arial" w:cs="Arial"/>
                <w:color w:val="1D1B11"/>
                <w:sz w:val="24"/>
                <w:szCs w:val="24"/>
              </w:rPr>
              <w:t>ry</w:t>
            </w:r>
          </w:p>
        </w:tc>
      </w:tr>
      <w:tr w:rsidR="00C66C2C" w14:paraId="44A76D33" w14:textId="77777777" w:rsidTr="00C66C2C">
        <w:tc>
          <w:tcPr>
            <w:tcW w:w="571" w:type="dxa"/>
          </w:tcPr>
          <w:p w14:paraId="1D499D84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5" w:type="dxa"/>
          </w:tcPr>
          <w:p w14:paraId="2C2C9045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>P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>oor</w:t>
            </w:r>
          </w:p>
        </w:tc>
      </w:tr>
    </w:tbl>
    <w:p w14:paraId="1C7A4E31" w14:textId="1D32F965" w:rsidR="009B719B" w:rsidRDefault="00EC3B6F" w:rsidP="002C51B4">
      <w:pPr>
        <w:pStyle w:val="BodyText"/>
        <w:spacing w:before="3" w:line="360" w:lineRule="auto"/>
        <w:ind w:left="-426" w:right="154"/>
        <w:jc w:val="both"/>
        <w:rPr>
          <w:rFonts w:ascii="Arial" w:hAnsi="Arial" w:cs="Arial"/>
          <w:color w:val="1D1B11"/>
          <w:sz w:val="24"/>
          <w:szCs w:val="24"/>
        </w:rPr>
      </w:pPr>
      <w:r w:rsidRPr="000354FA">
        <w:rPr>
          <w:rFonts w:ascii="Arial" w:hAnsi="Arial" w:cs="Arial"/>
          <w:color w:val="1D1B11"/>
          <w:sz w:val="24"/>
          <w:szCs w:val="24"/>
        </w:rPr>
        <w:t xml:space="preserve">Directions: Please rate each </w:t>
      </w:r>
      <w:r w:rsidRPr="000354FA">
        <w:rPr>
          <w:rFonts w:ascii="Arial" w:hAnsi="Arial" w:cs="Arial"/>
          <w:b/>
          <w:color w:val="1D1B11"/>
          <w:sz w:val="24"/>
          <w:szCs w:val="24"/>
        </w:rPr>
        <w:t xml:space="preserve">examiner </w:t>
      </w:r>
      <w:r w:rsidRPr="000354FA">
        <w:rPr>
          <w:rFonts w:ascii="Arial" w:hAnsi="Arial" w:cs="Arial"/>
          <w:color w:val="1D1B11"/>
          <w:sz w:val="24"/>
          <w:szCs w:val="24"/>
        </w:rPr>
        <w:t xml:space="preserve">and the </w:t>
      </w:r>
      <w:r w:rsidRPr="000354FA">
        <w:rPr>
          <w:rFonts w:ascii="Arial" w:hAnsi="Arial" w:cs="Arial"/>
          <w:b/>
          <w:color w:val="1D1B11"/>
          <w:sz w:val="24"/>
          <w:szCs w:val="24"/>
        </w:rPr>
        <w:t xml:space="preserve">chairperson </w:t>
      </w:r>
      <w:r w:rsidRPr="000354FA">
        <w:rPr>
          <w:rFonts w:ascii="Arial" w:hAnsi="Arial" w:cs="Arial"/>
          <w:color w:val="1D1B11"/>
          <w:sz w:val="24"/>
          <w:szCs w:val="24"/>
        </w:rPr>
        <w:t xml:space="preserve">of your exam board, using the rating scale shown in bold below, and return the completed form to the supervisor of the examinations. Thank you for completing this form. </w:t>
      </w:r>
    </w:p>
    <w:p w14:paraId="30BE90D8" w14:textId="77777777" w:rsidR="00C66C2C" w:rsidRDefault="00EC3B6F" w:rsidP="002C51B4">
      <w:pPr>
        <w:pStyle w:val="BodyText"/>
        <w:spacing w:before="3" w:line="360" w:lineRule="auto"/>
        <w:ind w:left="-426" w:right="154"/>
        <w:jc w:val="both"/>
        <w:rPr>
          <w:rFonts w:ascii="Arial" w:hAnsi="Arial" w:cs="Arial"/>
          <w:color w:val="1D1B11"/>
          <w:sz w:val="24"/>
          <w:szCs w:val="24"/>
        </w:rPr>
      </w:pPr>
      <w:r w:rsidRPr="000354FA">
        <w:rPr>
          <w:rFonts w:ascii="Arial" w:hAnsi="Arial" w:cs="Arial"/>
          <w:color w:val="1D1B11"/>
          <w:sz w:val="24"/>
          <w:szCs w:val="24"/>
        </w:rPr>
        <w:t xml:space="preserve">Your evaluation will help in the process of creating superior </w:t>
      </w:r>
    </w:p>
    <w:p w14:paraId="7507301F" w14:textId="2EA2A5C7" w:rsidR="002C51B4" w:rsidRDefault="00EC3B6F" w:rsidP="002C51B4">
      <w:pPr>
        <w:pStyle w:val="BodyText"/>
        <w:spacing w:before="3" w:line="360" w:lineRule="auto"/>
        <w:ind w:left="-426" w:right="154"/>
        <w:jc w:val="both"/>
        <w:rPr>
          <w:rFonts w:ascii="Arial" w:hAnsi="Arial" w:cs="Arial"/>
          <w:color w:val="1D1B11"/>
          <w:spacing w:val="-2"/>
          <w:sz w:val="24"/>
          <w:szCs w:val="24"/>
        </w:rPr>
      </w:pPr>
      <w:r w:rsidRPr="000354FA">
        <w:rPr>
          <w:rFonts w:ascii="Arial" w:hAnsi="Arial" w:cs="Arial"/>
          <w:color w:val="1D1B11"/>
          <w:sz w:val="24"/>
          <w:szCs w:val="24"/>
        </w:rPr>
        <w:t xml:space="preserve">examination </w:t>
      </w:r>
      <w:r w:rsidRPr="000354FA">
        <w:rPr>
          <w:rFonts w:ascii="Arial" w:hAnsi="Arial" w:cs="Arial"/>
          <w:color w:val="1D1B11"/>
          <w:spacing w:val="-2"/>
          <w:sz w:val="24"/>
          <w:szCs w:val="24"/>
        </w:rPr>
        <w:t>boards.</w:t>
      </w:r>
    </w:p>
    <w:p w14:paraId="7C81D7F5" w14:textId="77777777" w:rsidR="004E56B1" w:rsidRPr="002C51B4" w:rsidRDefault="00EC3B6F" w:rsidP="002C51B4">
      <w:pPr>
        <w:pStyle w:val="BodyText"/>
        <w:spacing w:before="3" w:line="360" w:lineRule="auto"/>
        <w:ind w:left="-426" w:right="154"/>
        <w:jc w:val="both"/>
        <w:rPr>
          <w:rFonts w:ascii="Arial" w:hAnsi="Arial" w:cs="Arial"/>
          <w:sz w:val="24"/>
          <w:szCs w:val="24"/>
        </w:rPr>
      </w:pPr>
      <w:r w:rsidRPr="000354FA">
        <w:rPr>
          <w:rFonts w:ascii="Arial" w:hAnsi="Arial" w:cs="Arial"/>
          <w:b/>
          <w:color w:val="1D1B11"/>
          <w:sz w:val="24"/>
          <w:szCs w:val="24"/>
        </w:rPr>
        <w:t>RATING</w:t>
      </w:r>
      <w:r w:rsidRPr="000354FA">
        <w:rPr>
          <w:rFonts w:ascii="Arial" w:hAnsi="Arial" w:cs="Arial"/>
          <w:b/>
          <w:color w:val="1D1B11"/>
          <w:spacing w:val="-4"/>
          <w:sz w:val="24"/>
          <w:szCs w:val="24"/>
        </w:rPr>
        <w:t xml:space="preserve"> </w:t>
      </w:r>
      <w:r w:rsidRPr="000354FA">
        <w:rPr>
          <w:rFonts w:ascii="Arial" w:hAnsi="Arial" w:cs="Arial"/>
          <w:b/>
          <w:color w:val="1D1B11"/>
          <w:sz w:val="24"/>
          <w:szCs w:val="24"/>
        </w:rPr>
        <w:t>SCALE:</w:t>
      </w:r>
      <w:r w:rsidRPr="000354FA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 </w:t>
      </w:r>
      <w:r w:rsidRPr="000354FA">
        <w:rPr>
          <w:rFonts w:ascii="Arial" w:hAnsi="Arial" w:cs="Arial"/>
          <w:b/>
          <w:color w:val="1D1B11"/>
          <w:sz w:val="24"/>
          <w:szCs w:val="24"/>
        </w:rPr>
        <w:t>The</w:t>
      </w:r>
      <w:r w:rsidRPr="000354FA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 </w:t>
      </w:r>
      <w:r w:rsidRPr="000354FA">
        <w:rPr>
          <w:rFonts w:ascii="Arial" w:hAnsi="Arial" w:cs="Arial"/>
          <w:b/>
          <w:color w:val="1D1B11"/>
          <w:sz w:val="24"/>
          <w:szCs w:val="24"/>
        </w:rPr>
        <w:t>examiner’s</w:t>
      </w:r>
      <w:r w:rsidRPr="000354FA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 </w:t>
      </w:r>
      <w:r w:rsidRPr="000354FA">
        <w:rPr>
          <w:rFonts w:ascii="Arial" w:hAnsi="Arial" w:cs="Arial"/>
          <w:b/>
          <w:color w:val="1D1B11"/>
          <w:sz w:val="24"/>
          <w:szCs w:val="24"/>
        </w:rPr>
        <w:t>skills</w:t>
      </w:r>
      <w:r w:rsidRPr="000354FA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 </w:t>
      </w:r>
      <w:r w:rsidRPr="000354FA">
        <w:rPr>
          <w:rFonts w:ascii="Arial" w:hAnsi="Arial" w:cs="Arial"/>
          <w:b/>
          <w:color w:val="1D1B11"/>
          <w:sz w:val="24"/>
          <w:szCs w:val="24"/>
        </w:rPr>
        <w:t>in this</w:t>
      </w:r>
      <w:r w:rsidRPr="000354FA">
        <w:rPr>
          <w:rFonts w:ascii="Arial" w:hAnsi="Arial" w:cs="Arial"/>
          <w:b/>
          <w:color w:val="1D1B11"/>
          <w:spacing w:val="-7"/>
          <w:sz w:val="24"/>
          <w:szCs w:val="24"/>
        </w:rPr>
        <w:t xml:space="preserve"> </w:t>
      </w:r>
      <w:r w:rsidRPr="000354FA">
        <w:rPr>
          <w:rFonts w:ascii="Arial" w:hAnsi="Arial" w:cs="Arial"/>
          <w:b/>
          <w:color w:val="1D1B11"/>
          <w:sz w:val="24"/>
          <w:szCs w:val="24"/>
        </w:rPr>
        <w:t>area were</w:t>
      </w:r>
      <w:r w:rsidRPr="000354FA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 </w:t>
      </w:r>
      <w:r w:rsidRPr="000354FA">
        <w:rPr>
          <w:rFonts w:ascii="Arial" w:hAnsi="Arial" w:cs="Arial"/>
          <w:b/>
          <w:color w:val="1D1B11"/>
          <w:sz w:val="24"/>
          <w:szCs w:val="24"/>
        </w:rPr>
        <w:t>perceived as</w:t>
      </w:r>
      <w:r w:rsidR="000354FA">
        <w:rPr>
          <w:rFonts w:ascii="Arial" w:hAnsi="Arial" w:cs="Arial"/>
          <w:b/>
          <w:color w:val="1D1B11"/>
          <w:sz w:val="24"/>
          <w:szCs w:val="24"/>
        </w:rPr>
        <w:t>:</w:t>
      </w:r>
    </w:p>
    <w:p w14:paraId="1E9A1816" w14:textId="7AADE6F2" w:rsidR="000354FA" w:rsidRDefault="000354FA" w:rsidP="002C51B4">
      <w:pPr>
        <w:pStyle w:val="BodyText"/>
        <w:spacing w:before="3" w:line="360" w:lineRule="auto"/>
        <w:ind w:left="-426" w:right="154"/>
        <w:jc w:val="both"/>
        <w:rPr>
          <w:rFonts w:ascii="Arial" w:hAnsi="Arial" w:cs="Arial"/>
          <w:sz w:val="24"/>
          <w:szCs w:val="24"/>
        </w:rPr>
      </w:pPr>
    </w:p>
    <w:tbl>
      <w:tblPr>
        <w:tblW w:w="110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4895"/>
        <w:gridCol w:w="708"/>
        <w:gridCol w:w="705"/>
        <w:gridCol w:w="711"/>
        <w:gridCol w:w="721"/>
      </w:tblGrid>
      <w:tr w:rsidR="00EC3B6F" w:rsidRPr="000354FA" w14:paraId="08226645" w14:textId="77777777" w:rsidTr="0058441F">
        <w:trPr>
          <w:trHeight w:val="575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DC5C76" w14:textId="433B8DF7" w:rsidR="00EC3B6F" w:rsidRDefault="000D0AA2" w:rsidP="00C64AC9">
            <w:pPr>
              <w:pStyle w:val="TableParagraph"/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="00EC3B6F" w:rsidRPr="00A54EA7">
              <w:rPr>
                <w:rFonts w:ascii="Arial" w:hAnsi="Arial" w:cs="Arial"/>
                <w:color w:val="1D1B11"/>
                <w:sz w:val="24"/>
                <w:szCs w:val="24"/>
              </w:rPr>
              <w:t>Your</w:t>
            </w:r>
            <w:r w:rsidR="00EC3B6F" w:rsidRPr="00A54EA7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="00EC3B6F" w:rsidRPr="00A54EA7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>name</w:t>
            </w:r>
          </w:p>
          <w:p w14:paraId="18960776" w14:textId="77777777" w:rsidR="000D0AA2" w:rsidRDefault="000D0AA2" w:rsidP="00C64AC9">
            <w:pPr>
              <w:pStyle w:val="TableParagraph"/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</w:pPr>
          </w:p>
          <w:p w14:paraId="4EA8FC2E" w14:textId="5EC2094E" w:rsidR="000D0AA2" w:rsidRPr="00A54EA7" w:rsidRDefault="000D0AA2" w:rsidP="000D0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A54EA7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Place/date</w:t>
            </w:r>
          </w:p>
          <w:p w14:paraId="5560696A" w14:textId="77777777" w:rsidR="000D0AA2" w:rsidRPr="00A54EA7" w:rsidRDefault="000D0AA2" w:rsidP="00C64AC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8F8B9" w14:textId="0F4109F3" w:rsidR="00EC3B6F" w:rsidRPr="000354FA" w:rsidRDefault="0016588E" w:rsidP="00C64AC9">
            <w:pPr>
              <w:pStyle w:val="TableParagraph"/>
              <w:tabs>
                <w:tab w:val="left" w:pos="4615"/>
              </w:tabs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1D1B11"/>
                  <w:sz w:val="24"/>
                  <w:szCs w:val="24"/>
                </w:rPr>
                <w:id w:val="-825514903"/>
                <w:placeholder>
                  <w:docPart w:val="71D096971CC64E50A0EB9975B94C0FBD"/>
                </w:placeholder>
                <w:showingPlcHdr/>
              </w:sdtPr>
              <w:sdtEndPr/>
              <w:sdtContent>
                <w:r w:rsidR="00EC3B6F" w:rsidRPr="000354FA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</w:rPr>
                  <w:t>Click or tap here to enter text.</w:t>
                </w:r>
              </w:sdtContent>
            </w:sdt>
          </w:p>
          <w:p w14:paraId="655FB830" w14:textId="77777777" w:rsidR="00111FF9" w:rsidRDefault="00111FF9" w:rsidP="00C64AC9">
            <w:pPr>
              <w:pStyle w:val="TableParagraph"/>
              <w:tabs>
                <w:tab w:val="left" w:pos="4615"/>
              </w:tabs>
              <w:rPr>
                <w:rFonts w:ascii="Arial" w:hAnsi="Arial" w:cs="Arial"/>
                <w:color w:val="1D1B11"/>
                <w:sz w:val="24"/>
                <w:szCs w:val="24"/>
                <w:u w:val="single" w:color="1C1A10"/>
              </w:rPr>
            </w:pPr>
          </w:p>
          <w:p w14:paraId="48D89975" w14:textId="5576F513" w:rsidR="00EC3B6F" w:rsidRPr="000354FA" w:rsidRDefault="0016588E" w:rsidP="00C64AC9">
            <w:pPr>
              <w:pStyle w:val="TableParagraph"/>
              <w:tabs>
                <w:tab w:val="left" w:pos="4615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1D1B11"/>
                  <w:sz w:val="24"/>
                  <w:szCs w:val="24"/>
                </w:rPr>
                <w:id w:val="1698659627"/>
                <w:placeholder>
                  <w:docPart w:val="0784FABDD42B42DB8BCA590774455973"/>
                </w:placeholder>
                <w:showingPlcHdr/>
              </w:sdtPr>
              <w:sdtEndPr/>
              <w:sdtContent>
                <w:r w:rsidR="00EC3B6F" w:rsidRPr="000354FA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</w:rPr>
                  <w:t>Click or tap here to enter text.</w:t>
                </w:r>
              </w:sdtContent>
            </w:sdt>
          </w:p>
          <w:p w14:paraId="3947818E" w14:textId="77777777" w:rsidR="005C38CE" w:rsidRPr="000354FA" w:rsidRDefault="005C38CE" w:rsidP="00C64AC9">
            <w:pPr>
              <w:pStyle w:val="TableParagraph"/>
              <w:tabs>
                <w:tab w:val="left" w:pos="4615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  <w:p w14:paraId="45695728" w14:textId="77777777" w:rsidR="005C38CE" w:rsidRPr="000354FA" w:rsidRDefault="0016588E" w:rsidP="00C64AC9">
            <w:pPr>
              <w:pStyle w:val="TableParagraph"/>
              <w:tabs>
                <w:tab w:val="left" w:pos="4615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1D1B11"/>
                  <w:sz w:val="24"/>
                  <w:szCs w:val="24"/>
                </w:rPr>
                <w:id w:val="243471459"/>
                <w:placeholder>
                  <w:docPart w:val="A6C575F0403A41029BBFE3434425CFF6"/>
                </w:placeholder>
                <w:showingPlcHdr/>
              </w:sdtPr>
              <w:sdtEndPr/>
              <w:sdtContent>
                <w:r w:rsidR="005C38CE" w:rsidRPr="000354FA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</w:rPr>
                  <w:t>Click or tap here to enter text.</w:t>
                </w:r>
              </w:sdtContent>
            </w:sdt>
          </w:p>
          <w:p w14:paraId="56926D4D" w14:textId="77777777" w:rsidR="005C38CE" w:rsidRPr="000354FA" w:rsidRDefault="005C38CE" w:rsidP="00C64AC9">
            <w:pPr>
              <w:pStyle w:val="TableParagraph"/>
              <w:tabs>
                <w:tab w:val="left" w:pos="4615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  <w:p w14:paraId="07943ECB" w14:textId="51DAEBBC" w:rsidR="005C38CE" w:rsidRPr="000354FA" w:rsidRDefault="0016588E" w:rsidP="00C64AC9">
            <w:pPr>
              <w:pStyle w:val="TableParagraph"/>
              <w:tabs>
                <w:tab w:val="left" w:pos="4615"/>
              </w:tabs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1D1B11"/>
                  <w:sz w:val="24"/>
                  <w:szCs w:val="24"/>
                </w:rPr>
                <w:id w:val="-742172283"/>
                <w:placeholder>
                  <w:docPart w:val="EB7358C1EF654AFD88790BCFF1E7FB78"/>
                </w:placeholder>
                <w:showingPlcHdr/>
              </w:sdtPr>
              <w:sdtEndPr/>
              <w:sdtContent>
                <w:r w:rsidR="005C38CE" w:rsidRPr="000354FA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845" w:type="dxa"/>
            <w:gridSpan w:val="4"/>
            <w:tcBorders>
              <w:left w:val="single" w:sz="4" w:space="0" w:color="auto"/>
            </w:tcBorders>
          </w:tcPr>
          <w:p w14:paraId="5D39A957" w14:textId="77777777" w:rsidR="00EC3B6F" w:rsidRPr="00D2295A" w:rsidRDefault="00EC3B6F" w:rsidP="00C64AC9">
            <w:pPr>
              <w:pStyle w:val="TableParagraph"/>
              <w:ind w:left="141" w:right="14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2295A">
              <w:rPr>
                <w:rFonts w:ascii="Arial" w:hAnsi="Arial" w:cs="Arial"/>
                <w:bCs/>
                <w:color w:val="1D1B11"/>
                <w:sz w:val="24"/>
                <w:szCs w:val="24"/>
              </w:rPr>
              <w:t>Insert</w:t>
            </w:r>
            <w:r w:rsidRPr="00D2295A">
              <w:rPr>
                <w:rFonts w:ascii="Arial" w:hAnsi="Arial" w:cs="Arial"/>
                <w:bCs/>
                <w:color w:val="1D1B11"/>
                <w:spacing w:val="-7"/>
                <w:sz w:val="24"/>
                <w:szCs w:val="24"/>
              </w:rPr>
              <w:t xml:space="preserve"> </w:t>
            </w:r>
            <w:r w:rsidRPr="00D2295A">
              <w:rPr>
                <w:rFonts w:ascii="Arial" w:hAnsi="Arial" w:cs="Arial"/>
                <w:bCs/>
                <w:color w:val="1D1B11"/>
                <w:sz w:val="24"/>
                <w:szCs w:val="24"/>
              </w:rPr>
              <w:t>in</w:t>
            </w:r>
            <w:r w:rsidRPr="00D2295A">
              <w:rPr>
                <w:rFonts w:ascii="Arial" w:hAnsi="Arial" w:cs="Arial"/>
                <w:bCs/>
                <w:color w:val="1D1B11"/>
                <w:spacing w:val="-7"/>
                <w:sz w:val="24"/>
                <w:szCs w:val="24"/>
              </w:rPr>
              <w:t xml:space="preserve"> </w:t>
            </w:r>
            <w:r w:rsidRPr="00D2295A">
              <w:rPr>
                <w:rFonts w:ascii="Arial" w:hAnsi="Arial" w:cs="Arial"/>
                <w:bCs/>
                <w:color w:val="1D1B11"/>
                <w:sz w:val="24"/>
                <w:szCs w:val="24"/>
              </w:rPr>
              <w:t>each</w:t>
            </w:r>
            <w:r w:rsidRPr="00D2295A">
              <w:rPr>
                <w:rFonts w:ascii="Arial" w:hAnsi="Arial" w:cs="Arial"/>
                <w:bCs/>
                <w:color w:val="1D1B11"/>
                <w:spacing w:val="-11"/>
                <w:sz w:val="24"/>
                <w:szCs w:val="24"/>
              </w:rPr>
              <w:t xml:space="preserve"> </w:t>
            </w:r>
            <w:r w:rsidRPr="00D2295A">
              <w:rPr>
                <w:rFonts w:ascii="Arial" w:hAnsi="Arial" w:cs="Arial"/>
                <w:bCs/>
                <w:color w:val="1D1B11"/>
                <w:sz w:val="24"/>
                <w:szCs w:val="24"/>
              </w:rPr>
              <w:t>column</w:t>
            </w:r>
            <w:r w:rsidRPr="00D2295A">
              <w:rPr>
                <w:rFonts w:ascii="Arial" w:hAnsi="Arial" w:cs="Arial"/>
                <w:bCs/>
                <w:color w:val="1D1B11"/>
                <w:spacing w:val="-11"/>
                <w:sz w:val="24"/>
                <w:szCs w:val="24"/>
              </w:rPr>
              <w:t xml:space="preserve"> </w:t>
            </w:r>
            <w:r w:rsidRPr="00D2295A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the name of an examiner</w:t>
            </w:r>
          </w:p>
        </w:tc>
      </w:tr>
      <w:tr w:rsidR="00EC3B6F" w:rsidRPr="000354FA" w14:paraId="1C9E20ED" w14:textId="77777777" w:rsidTr="000354FA">
        <w:trPr>
          <w:trHeight w:val="1414"/>
        </w:trPr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F40EF2" w14:textId="54EBE79A" w:rsidR="000D0AA2" w:rsidRPr="00A54EA7" w:rsidRDefault="000D0AA2" w:rsidP="000D0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Pr="00A54EA7">
              <w:rPr>
                <w:rFonts w:ascii="Arial" w:hAnsi="Arial" w:cs="Arial"/>
                <w:color w:val="1D1B11"/>
                <w:sz w:val="24"/>
                <w:szCs w:val="24"/>
              </w:rPr>
              <w:t>Chair</w:t>
            </w:r>
            <w:r w:rsidRPr="00A54EA7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A54EA7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A54EA7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A54EA7">
              <w:rPr>
                <w:rFonts w:ascii="Arial" w:hAnsi="Arial" w:cs="Arial"/>
                <w:color w:val="1D1B11"/>
                <w:sz w:val="24"/>
                <w:szCs w:val="24"/>
              </w:rPr>
              <w:t xml:space="preserve">this </w:t>
            </w:r>
            <w:r w:rsidRPr="00A54EA7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>Board</w:t>
            </w:r>
          </w:p>
          <w:p w14:paraId="22D5228C" w14:textId="77777777" w:rsidR="00D72CE0" w:rsidRPr="00A54EA7" w:rsidRDefault="00D72CE0" w:rsidP="00C64AC9">
            <w:pPr>
              <w:pStyle w:val="TableParagraph"/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  <w:p w14:paraId="1EA81972" w14:textId="7920D8DB" w:rsidR="00D72CE0" w:rsidRPr="00A54EA7" w:rsidRDefault="000D0AA2" w:rsidP="00C64AC9">
            <w:pPr>
              <w:pStyle w:val="TableParagraph"/>
              <w:rPr>
                <w:rFonts w:ascii="Arial" w:hAnsi="Arial" w:cs="Arial"/>
                <w:color w:val="1D1B11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Pr="00A54EA7">
              <w:rPr>
                <w:rFonts w:ascii="Arial" w:hAnsi="Arial" w:cs="Arial"/>
                <w:color w:val="1D1B11"/>
                <w:sz w:val="24"/>
                <w:szCs w:val="24"/>
              </w:rPr>
              <w:t>Exam</w:t>
            </w:r>
            <w:r w:rsidRPr="00A54EA7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Supervisor</w:t>
            </w:r>
          </w:p>
          <w:p w14:paraId="760C6686" w14:textId="71FC04BC" w:rsidR="00EC3B6F" w:rsidRPr="00A54EA7" w:rsidRDefault="00EC3B6F" w:rsidP="00C64AC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626A1" w14:textId="77777777" w:rsidR="00EC3B6F" w:rsidRPr="000354FA" w:rsidRDefault="00EC3B6F" w:rsidP="00C64AC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textDirection w:val="btLr"/>
          </w:tcPr>
          <w:p w14:paraId="50C4C362" w14:textId="4A2910C7" w:rsidR="00EC3B6F" w:rsidRPr="00C64AC9" w:rsidRDefault="0016588E" w:rsidP="00C64AC9">
            <w:pPr>
              <w:pStyle w:val="TableParagraph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1D1B11"/>
                  <w:sz w:val="20"/>
                  <w:szCs w:val="20"/>
                </w:rPr>
                <w:id w:val="-469515518"/>
                <w:placeholder>
                  <w:docPart w:val="D28C3E2CF2394A00BD0B3775270E9864"/>
                </w:placeholder>
                <w:showingPlcHdr/>
              </w:sdtPr>
              <w:sdtEndPr/>
              <w:sdtContent>
                <w:r w:rsidR="005C38CE" w:rsidRPr="00C64AC9">
                  <w:rPr>
                    <w:rStyle w:val="PlaceholderText"/>
                    <w:rFonts w:ascii="Arial" w:hAnsi="Arial" w:cs="Arial"/>
                    <w:color w:val="0070C0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705" w:type="dxa"/>
            <w:vMerge w:val="restart"/>
            <w:textDirection w:val="btLr"/>
          </w:tcPr>
          <w:p w14:paraId="278858BA" w14:textId="66403FE0" w:rsidR="00EC3B6F" w:rsidRPr="00C64AC9" w:rsidRDefault="0016588E" w:rsidP="00C64AC9">
            <w:pPr>
              <w:pStyle w:val="TableParagraph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1D1B11"/>
                  <w:sz w:val="20"/>
                  <w:szCs w:val="20"/>
                </w:rPr>
                <w:id w:val="1654334227"/>
                <w:placeholder>
                  <w:docPart w:val="E9AF5F5CB096485D907CC9EF9E68D58E"/>
                </w:placeholder>
                <w:showingPlcHdr/>
              </w:sdtPr>
              <w:sdtEndPr/>
              <w:sdtContent>
                <w:r w:rsidR="005C38CE" w:rsidRPr="00C64AC9">
                  <w:rPr>
                    <w:rStyle w:val="PlaceholderText"/>
                    <w:rFonts w:ascii="Arial" w:hAnsi="Arial" w:cs="Arial"/>
                    <w:color w:val="0070C0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711" w:type="dxa"/>
            <w:vMerge w:val="restart"/>
            <w:textDirection w:val="btLr"/>
          </w:tcPr>
          <w:p w14:paraId="34C08E0B" w14:textId="2F8EE4F4" w:rsidR="00EC3B6F" w:rsidRPr="00C64AC9" w:rsidRDefault="0016588E" w:rsidP="00C64AC9">
            <w:pPr>
              <w:pStyle w:val="TableParagraph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1D1B11"/>
                  <w:sz w:val="20"/>
                  <w:szCs w:val="20"/>
                </w:rPr>
                <w:id w:val="830344724"/>
                <w:placeholder>
                  <w:docPart w:val="889EE25D51874E249AA2C9FA6522E405"/>
                </w:placeholder>
                <w:showingPlcHdr/>
              </w:sdtPr>
              <w:sdtEndPr/>
              <w:sdtContent>
                <w:r w:rsidR="005C38CE" w:rsidRPr="00C64AC9">
                  <w:rPr>
                    <w:rStyle w:val="PlaceholderText"/>
                    <w:rFonts w:ascii="Arial" w:hAnsi="Arial" w:cs="Arial"/>
                    <w:color w:val="0070C0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721" w:type="dxa"/>
            <w:vMerge w:val="restart"/>
            <w:textDirection w:val="btLr"/>
          </w:tcPr>
          <w:p w14:paraId="5A1617DB" w14:textId="255D1018" w:rsidR="00EC3B6F" w:rsidRPr="00C64AC9" w:rsidRDefault="0016588E" w:rsidP="00C64AC9">
            <w:pPr>
              <w:pStyle w:val="TableParagraph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1D1B11"/>
                  <w:sz w:val="20"/>
                  <w:szCs w:val="20"/>
                </w:rPr>
                <w:id w:val="-1811473169"/>
                <w:placeholder>
                  <w:docPart w:val="02D4A010B4F749EDBBA7C0D655F753F8"/>
                </w:placeholder>
                <w:showingPlcHdr/>
              </w:sdtPr>
              <w:sdtEndPr/>
              <w:sdtContent>
                <w:r w:rsidR="005C38CE" w:rsidRPr="00C64AC9">
                  <w:rPr>
                    <w:rStyle w:val="PlaceholderText"/>
                    <w:rFonts w:ascii="Arial" w:hAnsi="Arial" w:cs="Arial"/>
                    <w:color w:val="0070C0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EC3B6F" w:rsidRPr="000354FA" w14:paraId="2EBAF7B4" w14:textId="77777777" w:rsidTr="000354FA">
        <w:trPr>
          <w:trHeight w:val="605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61DAF1" w14:textId="1C1EC418" w:rsidR="00EC3B6F" w:rsidRPr="000354FA" w:rsidRDefault="00A54EA7" w:rsidP="009B719B">
            <w:pPr>
              <w:pStyle w:val="TableParagraph"/>
              <w:tabs>
                <w:tab w:val="left" w:pos="702"/>
              </w:tabs>
              <w:spacing w:before="120" w:after="120"/>
              <w:ind w:right="-21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1D1B11"/>
                <w:sz w:val="24"/>
                <w:szCs w:val="24"/>
              </w:rPr>
              <w:t xml:space="preserve">  </w:t>
            </w:r>
            <w:r w:rsidR="00EC3B6F" w:rsidRPr="000354FA">
              <w:rPr>
                <w:rFonts w:ascii="Arial" w:hAnsi="Arial" w:cs="Arial"/>
                <w:b/>
                <w:color w:val="1D1B11"/>
                <w:sz w:val="24"/>
                <w:szCs w:val="24"/>
              </w:rPr>
              <w:t>RATING</w:t>
            </w:r>
            <w:r w:rsidR="00EC3B6F" w:rsidRPr="000354FA">
              <w:rPr>
                <w:rFonts w:ascii="Arial" w:hAnsi="Arial" w:cs="Arial"/>
                <w:b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0354FA">
              <w:rPr>
                <w:rFonts w:ascii="Arial" w:hAnsi="Arial" w:cs="Arial"/>
                <w:b/>
                <w:color w:val="1D1B11"/>
                <w:sz w:val="24"/>
                <w:szCs w:val="24"/>
              </w:rPr>
              <w:t>OF</w:t>
            </w:r>
            <w:r w:rsidR="00EC3B6F" w:rsidRPr="000354FA">
              <w:rPr>
                <w:rFonts w:ascii="Arial" w:hAnsi="Arial" w:cs="Arial"/>
                <w:b/>
                <w:color w:val="1D1B11"/>
                <w:spacing w:val="2"/>
                <w:sz w:val="24"/>
                <w:szCs w:val="24"/>
              </w:rPr>
              <w:t xml:space="preserve"> E</w:t>
            </w:r>
            <w:r w:rsidR="00EC3B6F" w:rsidRPr="000354FA">
              <w:rPr>
                <w:rFonts w:ascii="Arial" w:hAnsi="Arial" w:cs="Arial"/>
                <w:b/>
                <w:color w:val="1D1B11"/>
                <w:spacing w:val="-2"/>
                <w:sz w:val="24"/>
                <w:szCs w:val="24"/>
              </w:rPr>
              <w:t>XAMINERS: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94E41" w14:textId="36F24F9A" w:rsidR="00EC3B6F" w:rsidRPr="000354FA" w:rsidRDefault="00EC3B6F" w:rsidP="00C64AC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</w:tcBorders>
          </w:tcPr>
          <w:p w14:paraId="77DBF372" w14:textId="77777777" w:rsidR="00EC3B6F" w:rsidRPr="00C64AC9" w:rsidRDefault="00EC3B6F" w:rsidP="00C64A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14:paraId="4C174277" w14:textId="77777777" w:rsidR="00EC3B6F" w:rsidRPr="00C64AC9" w:rsidRDefault="00EC3B6F" w:rsidP="00C64A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14:paraId="335DB85B" w14:textId="77777777" w:rsidR="00EC3B6F" w:rsidRPr="00C64AC9" w:rsidRDefault="00EC3B6F" w:rsidP="00C64A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14:paraId="2D764ED4" w14:textId="77777777" w:rsidR="00EC3B6F" w:rsidRPr="00C64AC9" w:rsidRDefault="00EC3B6F" w:rsidP="00C64A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3B6F" w:rsidRPr="000354FA" w14:paraId="21E26781" w14:textId="77777777" w:rsidTr="000354FA">
        <w:trPr>
          <w:trHeight w:val="500"/>
        </w:trPr>
        <w:tc>
          <w:tcPr>
            <w:tcW w:w="8229" w:type="dxa"/>
            <w:gridSpan w:val="2"/>
            <w:tcBorders>
              <w:top w:val="single" w:sz="4" w:space="0" w:color="auto"/>
            </w:tcBorders>
          </w:tcPr>
          <w:p w14:paraId="55BD8251" w14:textId="77777777" w:rsidR="00EC3B6F" w:rsidRPr="000354FA" w:rsidRDefault="00EC3B6F" w:rsidP="007C3D08">
            <w:pPr>
              <w:pStyle w:val="TableParagraph"/>
              <w:spacing w:before="120"/>
              <w:ind w:left="136"/>
              <w:rPr>
                <w:rFonts w:ascii="Arial" w:hAnsi="Arial" w:cs="Arial"/>
                <w:sz w:val="24"/>
                <w:szCs w:val="24"/>
              </w:rPr>
            </w:pP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Questions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were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clear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precise</w:t>
            </w:r>
          </w:p>
        </w:tc>
        <w:tc>
          <w:tcPr>
            <w:tcW w:w="708" w:type="dxa"/>
          </w:tcPr>
          <w:p w14:paraId="623D33AB" w14:textId="680709A4" w:rsidR="00EC3B6F" w:rsidRPr="00C64AC9" w:rsidRDefault="0016588E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70C0"/>
                  <w:sz w:val="20"/>
                  <w:szCs w:val="20"/>
                </w:rPr>
                <w:id w:val="561833388"/>
                <w:placeholder>
                  <w:docPart w:val="DefaultPlaceholder_-1854013440"/>
                </w:placeholder>
                <w:text/>
              </w:sdtPr>
              <w:sdtEndPr/>
              <w:sdtContent>
                <w:r w:rsidR="005C38CE"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sdtContent>
            </w:sdt>
          </w:p>
        </w:tc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-502121939"/>
            <w:placeholder>
              <w:docPart w:val="8E104272DB834BF79CB64841E52C8524"/>
            </w:placeholder>
            <w:text/>
          </w:sdtPr>
          <w:sdtEndPr/>
          <w:sdtContent>
            <w:tc>
              <w:tcPr>
                <w:tcW w:w="705" w:type="dxa"/>
              </w:tcPr>
              <w:p w14:paraId="60F40395" w14:textId="154DAFFB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-780254371"/>
            <w:placeholder>
              <w:docPart w:val="E8020E6976CE40468DB8E9EA5D7FE85E"/>
            </w:placeholder>
            <w:text/>
          </w:sdtPr>
          <w:sdtEndPr/>
          <w:sdtContent>
            <w:tc>
              <w:tcPr>
                <w:tcW w:w="711" w:type="dxa"/>
              </w:tcPr>
              <w:p w14:paraId="0C3A4A84" w14:textId="4C6E7C2B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632287523"/>
            <w:placeholder>
              <w:docPart w:val="2B650AB88E754FFF8FD11F8DD4DD33BE"/>
            </w:placeholder>
            <w:text/>
          </w:sdtPr>
          <w:sdtEndPr/>
          <w:sdtContent>
            <w:tc>
              <w:tcPr>
                <w:tcW w:w="721" w:type="dxa"/>
              </w:tcPr>
              <w:p w14:paraId="33496632" w14:textId="143D922E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</w:tr>
      <w:tr w:rsidR="00EC3B6F" w:rsidRPr="000354FA" w14:paraId="05B65CF4" w14:textId="77777777" w:rsidTr="000354FA">
        <w:trPr>
          <w:trHeight w:val="570"/>
        </w:trPr>
        <w:tc>
          <w:tcPr>
            <w:tcW w:w="8229" w:type="dxa"/>
            <w:gridSpan w:val="2"/>
          </w:tcPr>
          <w:p w14:paraId="05A98374" w14:textId="77777777" w:rsidR="00EC3B6F" w:rsidRPr="000354FA" w:rsidRDefault="00EC3B6F" w:rsidP="007C3D08">
            <w:pPr>
              <w:pStyle w:val="TableParagraph"/>
              <w:spacing w:before="120"/>
              <w:ind w:left="136"/>
              <w:rPr>
                <w:rFonts w:ascii="Arial" w:hAnsi="Arial" w:cs="Arial"/>
                <w:sz w:val="24"/>
                <w:szCs w:val="24"/>
              </w:rPr>
            </w:pP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Questions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were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fair,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relevant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0354FA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appropriate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for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2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knowledge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skills</w:t>
            </w:r>
          </w:p>
          <w:p w14:paraId="5324A679" w14:textId="10E45786" w:rsidR="00EC3B6F" w:rsidRPr="000354FA" w:rsidRDefault="00EC3B6F" w:rsidP="007C3D08">
            <w:pPr>
              <w:pStyle w:val="TableParagraph"/>
              <w:spacing w:before="120"/>
              <w:ind w:left="136"/>
              <w:rPr>
                <w:rFonts w:ascii="Arial" w:hAnsi="Arial" w:cs="Arial"/>
                <w:sz w:val="24"/>
                <w:szCs w:val="24"/>
              </w:rPr>
            </w:pP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required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by</w:t>
            </w:r>
            <w:r w:rsidRPr="000354FA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</w:t>
            </w:r>
            <w:r w:rsidRPr="000354FA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CTA/</w:t>
            </w:r>
            <w:r w:rsidR="00007C38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CTA TS/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TSTA</w:t>
            </w:r>
          </w:p>
        </w:tc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-1695457461"/>
            <w:placeholder>
              <w:docPart w:val="A188E99BA0274F86919267BCD79022E5"/>
            </w:placeholder>
            <w:text/>
          </w:sdtPr>
          <w:sdtEndPr/>
          <w:sdtContent>
            <w:tc>
              <w:tcPr>
                <w:tcW w:w="708" w:type="dxa"/>
              </w:tcPr>
              <w:p w14:paraId="401345AD" w14:textId="130C9277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-1142656670"/>
            <w:placeholder>
              <w:docPart w:val="5983F06B33D04010943DEFB919ED010D"/>
            </w:placeholder>
            <w:text/>
          </w:sdtPr>
          <w:sdtEndPr/>
          <w:sdtContent>
            <w:tc>
              <w:tcPr>
                <w:tcW w:w="705" w:type="dxa"/>
              </w:tcPr>
              <w:p w14:paraId="3E64CFE5" w14:textId="04102B47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1962911046"/>
            <w:placeholder>
              <w:docPart w:val="D8A3323DF71448308C772905D4777042"/>
            </w:placeholder>
            <w:text/>
          </w:sdtPr>
          <w:sdtEndPr/>
          <w:sdtContent>
            <w:tc>
              <w:tcPr>
                <w:tcW w:w="711" w:type="dxa"/>
              </w:tcPr>
              <w:p w14:paraId="3C885A0F" w14:textId="716BAEBA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1180631568"/>
            <w:placeholder>
              <w:docPart w:val="480C1BC026334C0082BA2225DCD79E8C"/>
            </w:placeholder>
            <w:text/>
          </w:sdtPr>
          <w:sdtEndPr/>
          <w:sdtContent>
            <w:tc>
              <w:tcPr>
                <w:tcW w:w="721" w:type="dxa"/>
              </w:tcPr>
              <w:p w14:paraId="55F3D16E" w14:textId="346736C7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</w:tr>
      <w:tr w:rsidR="00EC3B6F" w:rsidRPr="000354FA" w14:paraId="2CB11FAC" w14:textId="77777777" w:rsidTr="000354FA">
        <w:trPr>
          <w:trHeight w:val="690"/>
        </w:trPr>
        <w:tc>
          <w:tcPr>
            <w:tcW w:w="8229" w:type="dxa"/>
            <w:gridSpan w:val="2"/>
          </w:tcPr>
          <w:p w14:paraId="4018B703" w14:textId="33236C05" w:rsidR="00EC3B6F" w:rsidRPr="000354FA" w:rsidRDefault="00EC3B6F" w:rsidP="007C3D08">
            <w:pPr>
              <w:pStyle w:val="TableParagraph"/>
              <w:spacing w:before="120"/>
              <w:ind w:left="136" w:right="197"/>
              <w:rPr>
                <w:rFonts w:ascii="Arial" w:hAnsi="Arial" w:cs="Arial"/>
                <w:sz w:val="24"/>
                <w:szCs w:val="24"/>
              </w:rPr>
            </w:pP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examiner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offered</w:t>
            </w:r>
            <w:r w:rsidRPr="000354FA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candidate</w:t>
            </w:r>
            <w:r w:rsidRPr="000354FA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opportunity</w:t>
            </w:r>
            <w:r w:rsidRPr="000354FA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0354FA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space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to state his/her reasons and thinking and to defend his/her</w:t>
            </w:r>
            <w:r w:rsidR="00007C38">
              <w:rPr>
                <w:rFonts w:ascii="Arial" w:hAnsi="Arial" w:cs="Arial"/>
                <w:color w:val="1D1B11"/>
                <w:sz w:val="24"/>
                <w:szCs w:val="24"/>
              </w:rPr>
              <w:t>/their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 xml:space="preserve"> position</w:t>
            </w:r>
          </w:p>
        </w:tc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1312291117"/>
            <w:placeholder>
              <w:docPart w:val="2DF1636720BE42BBAC709217CADB917B"/>
            </w:placeholder>
            <w:text/>
          </w:sdtPr>
          <w:sdtEndPr/>
          <w:sdtContent>
            <w:tc>
              <w:tcPr>
                <w:tcW w:w="708" w:type="dxa"/>
              </w:tcPr>
              <w:p w14:paraId="0F31B4AD" w14:textId="4E7AE786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-693534645"/>
            <w:placeholder>
              <w:docPart w:val="9E6ECDB669FD406FA137E9B8EED94134"/>
            </w:placeholder>
            <w:text/>
          </w:sdtPr>
          <w:sdtEndPr/>
          <w:sdtContent>
            <w:tc>
              <w:tcPr>
                <w:tcW w:w="705" w:type="dxa"/>
              </w:tcPr>
              <w:p w14:paraId="00ED0860" w14:textId="0C59296B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262728434"/>
            <w:placeholder>
              <w:docPart w:val="8EF4C5B4B1B8491AA1C35B95319DBB8E"/>
            </w:placeholder>
            <w:text/>
          </w:sdtPr>
          <w:sdtEndPr/>
          <w:sdtContent>
            <w:tc>
              <w:tcPr>
                <w:tcW w:w="711" w:type="dxa"/>
              </w:tcPr>
              <w:p w14:paraId="2066EED8" w14:textId="5A6B687A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-1331057031"/>
            <w:placeholder>
              <w:docPart w:val="077E1EA6997B49ED99838714913868E1"/>
            </w:placeholder>
            <w:text/>
          </w:sdtPr>
          <w:sdtEndPr/>
          <w:sdtContent>
            <w:tc>
              <w:tcPr>
                <w:tcW w:w="721" w:type="dxa"/>
              </w:tcPr>
              <w:p w14:paraId="27E58F24" w14:textId="58B8D7B8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</w:tr>
      <w:tr w:rsidR="00EC3B6F" w:rsidRPr="000354FA" w14:paraId="2288A2A7" w14:textId="77777777" w:rsidTr="000354FA">
        <w:trPr>
          <w:trHeight w:val="500"/>
        </w:trPr>
        <w:tc>
          <w:tcPr>
            <w:tcW w:w="8229" w:type="dxa"/>
            <w:gridSpan w:val="2"/>
          </w:tcPr>
          <w:p w14:paraId="2218E589" w14:textId="77777777" w:rsidR="00EC3B6F" w:rsidRPr="000354FA" w:rsidRDefault="00EC3B6F" w:rsidP="007C3D08">
            <w:pPr>
              <w:pStyle w:val="TableParagraph"/>
              <w:spacing w:before="120"/>
              <w:ind w:left="136"/>
              <w:rPr>
                <w:rFonts w:ascii="Arial" w:hAnsi="Arial" w:cs="Arial"/>
                <w:sz w:val="24"/>
                <w:szCs w:val="24"/>
              </w:rPr>
            </w:pP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examiner</w:t>
            </w:r>
            <w:r w:rsidRPr="000354FA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offered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clearly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argued,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fair,</w:t>
            </w:r>
            <w:r w:rsidRPr="000354FA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relevant</w:t>
            </w:r>
            <w:r w:rsidRPr="000354FA">
              <w:rPr>
                <w:rFonts w:ascii="Arial" w:hAnsi="Arial" w:cs="Arial"/>
                <w:color w:val="1D1B11"/>
                <w:spacing w:val="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feedback</w:t>
            </w:r>
          </w:p>
        </w:tc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-782266134"/>
            <w:placeholder>
              <w:docPart w:val="58C1E263BD3C49E8A0530E57ACE8A8A1"/>
            </w:placeholder>
            <w:text/>
          </w:sdtPr>
          <w:sdtEndPr/>
          <w:sdtContent>
            <w:tc>
              <w:tcPr>
                <w:tcW w:w="708" w:type="dxa"/>
              </w:tcPr>
              <w:p w14:paraId="302A8503" w14:textId="5EB65B88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696510628"/>
            <w:placeholder>
              <w:docPart w:val="A8E380A92FEA4F3C985DECA3CE2C6027"/>
            </w:placeholder>
            <w:text/>
          </w:sdtPr>
          <w:sdtEndPr/>
          <w:sdtContent>
            <w:tc>
              <w:tcPr>
                <w:tcW w:w="705" w:type="dxa"/>
              </w:tcPr>
              <w:p w14:paraId="6A3D83D0" w14:textId="1D9B178D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752006288"/>
            <w:placeholder>
              <w:docPart w:val="330413A8320C4BA6BBFD464BD85AF2E9"/>
            </w:placeholder>
            <w:text/>
          </w:sdtPr>
          <w:sdtEndPr/>
          <w:sdtContent>
            <w:tc>
              <w:tcPr>
                <w:tcW w:w="711" w:type="dxa"/>
              </w:tcPr>
              <w:p w14:paraId="54F6C234" w14:textId="334FDA41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-442461154"/>
            <w:placeholder>
              <w:docPart w:val="EAB10884275F44DEB0FABB74492ABE56"/>
            </w:placeholder>
            <w:text/>
          </w:sdtPr>
          <w:sdtEndPr/>
          <w:sdtContent>
            <w:tc>
              <w:tcPr>
                <w:tcW w:w="721" w:type="dxa"/>
              </w:tcPr>
              <w:p w14:paraId="19851BCF" w14:textId="4EEFE674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</w:tr>
      <w:tr w:rsidR="00EC3B6F" w:rsidRPr="000354FA" w14:paraId="5906C9D6" w14:textId="77777777" w:rsidTr="000354FA">
        <w:trPr>
          <w:trHeight w:val="499"/>
        </w:trPr>
        <w:tc>
          <w:tcPr>
            <w:tcW w:w="8229" w:type="dxa"/>
            <w:gridSpan w:val="2"/>
          </w:tcPr>
          <w:p w14:paraId="6ED49AF6" w14:textId="77777777" w:rsidR="00EC3B6F" w:rsidRPr="000354FA" w:rsidRDefault="00EC3B6F" w:rsidP="007C3D08">
            <w:pPr>
              <w:pStyle w:val="TableParagraph"/>
              <w:spacing w:before="120"/>
              <w:ind w:left="136"/>
              <w:rPr>
                <w:rFonts w:ascii="Arial" w:hAnsi="Arial" w:cs="Arial"/>
                <w:sz w:val="24"/>
                <w:szCs w:val="24"/>
              </w:rPr>
            </w:pP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examiner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made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an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effort</w:t>
            </w:r>
            <w:proofErr w:type="gramEnd"/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find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candidate’s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strengths</w:t>
            </w:r>
          </w:p>
        </w:tc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-874316562"/>
            <w:placeholder>
              <w:docPart w:val="444E8DEF5A8A4DD6B6B02F87885BB2D0"/>
            </w:placeholder>
            <w:text/>
          </w:sdtPr>
          <w:sdtEndPr/>
          <w:sdtContent>
            <w:tc>
              <w:tcPr>
                <w:tcW w:w="708" w:type="dxa"/>
              </w:tcPr>
              <w:p w14:paraId="6D49B558" w14:textId="4F866FAA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-1607346597"/>
            <w:placeholder>
              <w:docPart w:val="CA1077610C264B6EA8A60A55A3F01DBF"/>
            </w:placeholder>
            <w:text/>
          </w:sdtPr>
          <w:sdtEndPr/>
          <w:sdtContent>
            <w:tc>
              <w:tcPr>
                <w:tcW w:w="705" w:type="dxa"/>
              </w:tcPr>
              <w:p w14:paraId="3FBED30D" w14:textId="63C7320A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441428030"/>
            <w:placeholder>
              <w:docPart w:val="5EEE0A9B5CA14657AB7B646ECD5E3092"/>
            </w:placeholder>
            <w:text/>
          </w:sdtPr>
          <w:sdtEndPr/>
          <w:sdtContent>
            <w:tc>
              <w:tcPr>
                <w:tcW w:w="711" w:type="dxa"/>
              </w:tcPr>
              <w:p w14:paraId="16B36AB9" w14:textId="523F919B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-1269385239"/>
            <w:placeholder>
              <w:docPart w:val="ACF3E39FFE764DB0886A5108E87BDB41"/>
            </w:placeholder>
            <w:text/>
          </w:sdtPr>
          <w:sdtEndPr/>
          <w:sdtContent>
            <w:tc>
              <w:tcPr>
                <w:tcW w:w="721" w:type="dxa"/>
              </w:tcPr>
              <w:p w14:paraId="7C11FC3E" w14:textId="5C7BA81E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</w:tr>
      <w:tr w:rsidR="00EC3B6F" w:rsidRPr="000354FA" w14:paraId="4FA4E928" w14:textId="77777777" w:rsidTr="000354FA">
        <w:trPr>
          <w:trHeight w:val="500"/>
        </w:trPr>
        <w:tc>
          <w:tcPr>
            <w:tcW w:w="8229" w:type="dxa"/>
            <w:gridSpan w:val="2"/>
          </w:tcPr>
          <w:p w14:paraId="747A058F" w14:textId="2822442F" w:rsidR="00EC3B6F" w:rsidRPr="000354FA" w:rsidRDefault="00EC3B6F" w:rsidP="007C3D08">
            <w:pPr>
              <w:pStyle w:val="TableParagraph"/>
              <w:spacing w:before="120"/>
              <w:ind w:left="136"/>
              <w:rPr>
                <w:rFonts w:ascii="Arial" w:hAnsi="Arial" w:cs="Arial"/>
                <w:sz w:val="24"/>
                <w:szCs w:val="24"/>
              </w:rPr>
            </w:pP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examiner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gave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clear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explanations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for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his/her</w:t>
            </w:r>
            <w:r w:rsidR="00007C38">
              <w:rPr>
                <w:rFonts w:ascii="Arial" w:hAnsi="Arial" w:cs="Arial"/>
                <w:color w:val="1D1B11"/>
                <w:sz w:val="24"/>
                <w:szCs w:val="24"/>
              </w:rPr>
              <w:t>/their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ratings</w:t>
            </w:r>
          </w:p>
        </w:tc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-986310088"/>
            <w:placeholder>
              <w:docPart w:val="33290D5B70B141C79071099B4EEC92FB"/>
            </w:placeholder>
            <w:text/>
          </w:sdtPr>
          <w:sdtEndPr/>
          <w:sdtContent>
            <w:tc>
              <w:tcPr>
                <w:tcW w:w="708" w:type="dxa"/>
              </w:tcPr>
              <w:p w14:paraId="08343198" w14:textId="0DDCD6C0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-1479836670"/>
            <w:placeholder>
              <w:docPart w:val="37B2A1AEDB9445619F6D6E012E7C8B10"/>
            </w:placeholder>
            <w:text/>
          </w:sdtPr>
          <w:sdtEndPr/>
          <w:sdtContent>
            <w:tc>
              <w:tcPr>
                <w:tcW w:w="705" w:type="dxa"/>
              </w:tcPr>
              <w:p w14:paraId="555F4466" w14:textId="604805FC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1817918162"/>
            <w:placeholder>
              <w:docPart w:val="0DE908741DF8465991283D6344824B27"/>
            </w:placeholder>
            <w:text/>
          </w:sdtPr>
          <w:sdtEndPr/>
          <w:sdtContent>
            <w:tc>
              <w:tcPr>
                <w:tcW w:w="711" w:type="dxa"/>
              </w:tcPr>
              <w:p w14:paraId="42CFCF07" w14:textId="73F9F001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643248232"/>
            <w:placeholder>
              <w:docPart w:val="E5D7EF13120A41788B1ACA61C96F8923"/>
            </w:placeholder>
            <w:text/>
          </w:sdtPr>
          <w:sdtEndPr/>
          <w:sdtContent>
            <w:tc>
              <w:tcPr>
                <w:tcW w:w="721" w:type="dxa"/>
              </w:tcPr>
              <w:p w14:paraId="39460E71" w14:textId="2F70114A" w:rsidR="00EC3B6F" w:rsidRPr="00C64AC9" w:rsidRDefault="005C38CE" w:rsidP="00C64AC9">
                <w:pPr>
                  <w:pStyle w:val="TableParagraph"/>
                  <w:rPr>
                    <w:rFonts w:ascii="Arial" w:hAnsi="Arial" w:cs="Arial"/>
                    <w:sz w:val="20"/>
                    <w:szCs w:val="20"/>
                  </w:rPr>
                </w:pPr>
                <w:r w:rsidRPr="00C64AC9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</w:tr>
    </w:tbl>
    <w:p w14:paraId="049170C9" w14:textId="08111DAC" w:rsidR="00EC3B6F" w:rsidRPr="00A54EA7" w:rsidRDefault="00EC3B6F" w:rsidP="009B719B">
      <w:pPr>
        <w:spacing w:before="120" w:after="120"/>
        <w:ind w:left="-567"/>
        <w:jc w:val="both"/>
        <w:rPr>
          <w:rFonts w:ascii="Arial" w:hAnsi="Arial" w:cs="Arial"/>
          <w:b/>
          <w:sz w:val="24"/>
          <w:szCs w:val="24"/>
        </w:rPr>
      </w:pPr>
      <w:r w:rsidRPr="00A54EA7">
        <w:rPr>
          <w:rFonts w:ascii="Arial" w:hAnsi="Arial" w:cs="Arial"/>
          <w:b/>
          <w:color w:val="1D1B11"/>
          <w:sz w:val="24"/>
          <w:szCs w:val="24"/>
        </w:rPr>
        <w:t>RATING</w:t>
      </w:r>
      <w:r w:rsidRPr="00A54EA7">
        <w:rPr>
          <w:rFonts w:ascii="Arial" w:hAnsi="Arial" w:cs="Arial"/>
          <w:b/>
          <w:color w:val="1D1B11"/>
          <w:spacing w:val="-6"/>
          <w:sz w:val="24"/>
          <w:szCs w:val="24"/>
        </w:rPr>
        <w:t xml:space="preserve"> </w:t>
      </w:r>
      <w:r w:rsidRPr="00A54EA7">
        <w:rPr>
          <w:rFonts w:ascii="Arial" w:hAnsi="Arial" w:cs="Arial"/>
          <w:b/>
          <w:color w:val="1D1B11"/>
          <w:sz w:val="24"/>
          <w:szCs w:val="24"/>
        </w:rPr>
        <w:t>OF</w:t>
      </w:r>
      <w:r w:rsidRPr="00A54EA7">
        <w:rPr>
          <w:rFonts w:ascii="Arial" w:hAnsi="Arial" w:cs="Arial"/>
          <w:b/>
          <w:color w:val="1D1B11"/>
          <w:spacing w:val="-3"/>
          <w:sz w:val="24"/>
          <w:szCs w:val="24"/>
        </w:rPr>
        <w:t xml:space="preserve"> </w:t>
      </w:r>
      <w:r w:rsidRPr="00A54EA7">
        <w:rPr>
          <w:rFonts w:ascii="Arial" w:hAnsi="Arial" w:cs="Arial"/>
          <w:b/>
          <w:color w:val="1D1B11"/>
          <w:sz w:val="24"/>
          <w:szCs w:val="24"/>
        </w:rPr>
        <w:t>BOARD</w:t>
      </w:r>
      <w:r w:rsidRPr="00A54EA7">
        <w:rPr>
          <w:rFonts w:ascii="Arial" w:hAnsi="Arial" w:cs="Arial"/>
          <w:b/>
          <w:color w:val="1D1B11"/>
          <w:spacing w:val="-4"/>
          <w:sz w:val="24"/>
          <w:szCs w:val="24"/>
        </w:rPr>
        <w:t xml:space="preserve"> </w:t>
      </w:r>
      <w:r w:rsidRPr="00A54EA7">
        <w:rPr>
          <w:rFonts w:ascii="Arial" w:hAnsi="Arial" w:cs="Arial"/>
          <w:b/>
          <w:color w:val="1D1B11"/>
          <w:sz w:val="24"/>
          <w:szCs w:val="24"/>
        </w:rPr>
        <w:t>CHAIRPERSON (in</w:t>
      </w:r>
      <w:r w:rsidRPr="00A54EA7">
        <w:rPr>
          <w:rFonts w:ascii="Arial" w:hAnsi="Arial" w:cs="Arial"/>
          <w:b/>
          <w:color w:val="1D1B11"/>
          <w:spacing w:val="-1"/>
          <w:sz w:val="24"/>
          <w:szCs w:val="24"/>
        </w:rPr>
        <w:t xml:space="preserve"> </w:t>
      </w:r>
      <w:r w:rsidRPr="00A54EA7">
        <w:rPr>
          <w:rFonts w:ascii="Arial" w:hAnsi="Arial" w:cs="Arial"/>
          <w:b/>
          <w:color w:val="1D1B11"/>
          <w:sz w:val="24"/>
          <w:szCs w:val="24"/>
        </w:rPr>
        <w:t>his/her/their</w:t>
      </w:r>
      <w:r w:rsidRPr="00A54EA7">
        <w:rPr>
          <w:rFonts w:ascii="Arial" w:hAnsi="Arial" w:cs="Arial"/>
          <w:b/>
          <w:color w:val="1D1B11"/>
          <w:spacing w:val="-3"/>
          <w:sz w:val="24"/>
          <w:szCs w:val="24"/>
        </w:rPr>
        <w:t xml:space="preserve"> </w:t>
      </w:r>
      <w:r w:rsidRPr="00A54EA7">
        <w:rPr>
          <w:rFonts w:ascii="Arial" w:hAnsi="Arial" w:cs="Arial"/>
          <w:b/>
          <w:color w:val="1D1B11"/>
          <w:spacing w:val="-4"/>
          <w:sz w:val="24"/>
          <w:szCs w:val="24"/>
        </w:rPr>
        <w:t>role)</w:t>
      </w:r>
    </w:p>
    <w:tbl>
      <w:tblPr>
        <w:tblW w:w="1106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48"/>
        <w:gridCol w:w="720"/>
      </w:tblGrid>
      <w:tr w:rsidR="00EC3B6F" w:rsidRPr="000E3D00" w14:paraId="362F4464" w14:textId="77777777" w:rsidTr="00C64AC9">
        <w:trPr>
          <w:trHeight w:val="500"/>
        </w:trPr>
        <w:tc>
          <w:tcPr>
            <w:tcW w:w="10348" w:type="dxa"/>
          </w:tcPr>
          <w:p w14:paraId="5AA08CE9" w14:textId="5311B3AD" w:rsidR="00EC3B6F" w:rsidRPr="00C64AC9" w:rsidRDefault="007C3D08" w:rsidP="007C3D08">
            <w:pPr>
              <w:pStyle w:val="TableParagraph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chairperson</w:t>
            </w:r>
            <w:r w:rsidR="00EC3B6F" w:rsidRPr="00C64AC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stayed</w:t>
            </w:r>
            <w:r w:rsidR="00EC3B6F" w:rsidRPr="00C64AC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in</w:t>
            </w:r>
            <w:r w:rsidR="00EC3B6F" w:rsidRPr="00C64AC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charge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examination</w:t>
            </w:r>
            <w:r w:rsidR="00EC3B6F" w:rsidRPr="00C64AC9">
              <w:rPr>
                <w:rFonts w:ascii="Arial" w:hAnsi="Arial" w:cs="Arial"/>
                <w:color w:val="1D1B11"/>
                <w:spacing w:val="1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process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="00EC3B6F" w:rsidRPr="00C64AC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kept</w:t>
            </w:r>
            <w:r w:rsidR="00EC3B6F" w:rsidRPr="00C64AC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it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moving</w:t>
            </w:r>
            <w:r w:rsidR="00EC3B6F" w:rsidRPr="00C64AC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along</w:t>
            </w:r>
          </w:p>
        </w:tc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-1552993300"/>
            <w:placeholder>
              <w:docPart w:val="3A04BB2E179C4B3E81AE2969D74A693F"/>
            </w:placeholder>
            <w:text/>
          </w:sdtPr>
          <w:sdtEndPr/>
          <w:sdtContent>
            <w:tc>
              <w:tcPr>
                <w:tcW w:w="720" w:type="dxa"/>
              </w:tcPr>
              <w:p w14:paraId="5C4AA1D5" w14:textId="231446B8" w:rsidR="00EC3B6F" w:rsidRPr="000E3D00" w:rsidRDefault="005C38CE" w:rsidP="00EC3B6F">
                <w:pPr>
                  <w:pStyle w:val="TableParagraph"/>
                  <w:rPr>
                    <w:rFonts w:ascii="Arial" w:hAnsi="Arial" w:cs="Arial"/>
                  </w:rPr>
                </w:pPr>
                <w:r w:rsidRPr="005C38CE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</w:tr>
      <w:tr w:rsidR="00EC3B6F" w:rsidRPr="000E3D00" w14:paraId="64A25C92" w14:textId="77777777" w:rsidTr="00C64AC9">
        <w:trPr>
          <w:trHeight w:val="500"/>
        </w:trPr>
        <w:tc>
          <w:tcPr>
            <w:tcW w:w="10348" w:type="dxa"/>
            <w:tcBorders>
              <w:bottom w:val="single" w:sz="4" w:space="0" w:color="000000"/>
            </w:tcBorders>
          </w:tcPr>
          <w:p w14:paraId="4E5F8C44" w14:textId="6926D52D" w:rsidR="00EC3B6F" w:rsidRPr="00C64AC9" w:rsidRDefault="007C3D08" w:rsidP="007C3D08">
            <w:pPr>
              <w:pStyle w:val="TableParagraph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="00EC3B6F" w:rsidRPr="00C64AC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chairperson</w:t>
            </w:r>
            <w:r w:rsidR="00EC3B6F" w:rsidRPr="00C64AC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structured</w:t>
            </w:r>
            <w:r w:rsidR="00EC3B6F" w:rsidRPr="00C64AC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="00EC3B6F" w:rsidRPr="00C64AC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examination</w:t>
            </w:r>
            <w:r w:rsidR="00EC3B6F" w:rsidRPr="00C64AC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clearly</w:t>
            </w:r>
          </w:p>
        </w:tc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678314324"/>
            <w:placeholder>
              <w:docPart w:val="925EA48CDD064C98BCF939E41F896F0E"/>
            </w:placeholder>
            <w:text/>
          </w:sdtPr>
          <w:sdtEndPr/>
          <w:sdtContent>
            <w:tc>
              <w:tcPr>
                <w:tcW w:w="720" w:type="dxa"/>
                <w:tcBorders>
                  <w:bottom w:val="single" w:sz="4" w:space="0" w:color="000000"/>
                </w:tcBorders>
              </w:tcPr>
              <w:p w14:paraId="4294E1AC" w14:textId="3FC571AD" w:rsidR="00EC3B6F" w:rsidRPr="000E3D00" w:rsidRDefault="005C38CE" w:rsidP="00EC3B6F">
                <w:pPr>
                  <w:pStyle w:val="TableParagraph"/>
                  <w:rPr>
                    <w:rFonts w:ascii="Arial" w:hAnsi="Arial" w:cs="Arial"/>
                  </w:rPr>
                </w:pPr>
                <w:r w:rsidRPr="005C38CE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</w:tr>
      <w:tr w:rsidR="00EC3B6F" w:rsidRPr="000E3D00" w14:paraId="54AFC431" w14:textId="77777777" w:rsidTr="00C64AC9">
        <w:trPr>
          <w:trHeight w:val="495"/>
        </w:trPr>
        <w:tc>
          <w:tcPr>
            <w:tcW w:w="10348" w:type="dxa"/>
            <w:tcBorders>
              <w:bottom w:val="single" w:sz="4" w:space="0" w:color="auto"/>
            </w:tcBorders>
          </w:tcPr>
          <w:p w14:paraId="43C64C1E" w14:textId="11CD1DAE" w:rsidR="00EC3B6F" w:rsidRPr="00C64AC9" w:rsidRDefault="007C3D08" w:rsidP="007C3D08">
            <w:pPr>
              <w:pStyle w:val="TableParagraph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chairperson</w:t>
            </w:r>
            <w:r w:rsidR="00EC3B6F" w:rsidRPr="00C64AC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dealt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with</w:t>
            </w:r>
            <w:r w:rsidR="00EC3B6F" w:rsidRPr="00C64AC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problems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effectively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as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they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came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up</w:t>
            </w:r>
          </w:p>
        </w:tc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-1307467103"/>
            <w:placeholder>
              <w:docPart w:val="A49AA22A72204900B308DAA9C2968684"/>
            </w:placeholder>
            <w:text/>
          </w:sdtPr>
          <w:sdtEndPr/>
          <w:sdtContent>
            <w:tc>
              <w:tcPr>
                <w:tcW w:w="720" w:type="dxa"/>
                <w:tcBorders>
                  <w:bottom w:val="single" w:sz="4" w:space="0" w:color="auto"/>
                </w:tcBorders>
              </w:tcPr>
              <w:p w14:paraId="2962F723" w14:textId="27EFC8E7" w:rsidR="00EC3B6F" w:rsidRPr="000E3D00" w:rsidRDefault="005C38CE" w:rsidP="00EC3B6F">
                <w:pPr>
                  <w:pStyle w:val="TableParagraph"/>
                  <w:rPr>
                    <w:rFonts w:ascii="Arial" w:hAnsi="Arial" w:cs="Arial"/>
                  </w:rPr>
                </w:pPr>
                <w:r w:rsidRPr="005C38CE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</w:tr>
      <w:tr w:rsidR="00EC3B6F" w:rsidRPr="000E3D00" w14:paraId="3CD113CF" w14:textId="77777777" w:rsidTr="00C64AC9">
        <w:trPr>
          <w:trHeight w:val="705"/>
        </w:trPr>
        <w:tc>
          <w:tcPr>
            <w:tcW w:w="10348" w:type="dxa"/>
            <w:tcBorders>
              <w:top w:val="single" w:sz="4" w:space="0" w:color="auto"/>
            </w:tcBorders>
          </w:tcPr>
          <w:p w14:paraId="25FED8AB" w14:textId="77777777" w:rsidR="009B719B" w:rsidRDefault="007C3D08" w:rsidP="007C3D08">
            <w:pPr>
              <w:pStyle w:val="TableParagraph"/>
              <w:spacing w:before="120" w:after="120"/>
              <w:rPr>
                <w:rFonts w:ascii="Arial" w:hAnsi="Arial" w:cs="Arial"/>
                <w:color w:val="1D1B11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chairperson</w:t>
            </w:r>
            <w:r w:rsidR="00EC3B6F" w:rsidRPr="00C64AC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helped</w:t>
            </w:r>
            <w:r w:rsidR="00EC3B6F" w:rsidRPr="00C64AC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="00EC3B6F" w:rsidRPr="00C64AC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create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a</w:t>
            </w:r>
            <w:r w:rsidR="00EC3B6F" w:rsidRPr="00C64AC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comfortable</w:t>
            </w:r>
            <w:r w:rsidR="00EC3B6F" w:rsidRPr="00C64AC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atmosphere,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allowing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candidate</w:t>
            </w:r>
            <w:r w:rsidR="00EC3B6F" w:rsidRPr="00C64AC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="00EC3B6F" w:rsidRPr="00C64AC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 xml:space="preserve">show </w:t>
            </w: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           </w:t>
            </w:r>
            <w:r w:rsidR="007B775C">
              <w:rPr>
                <w:rFonts w:ascii="Arial" w:hAnsi="Arial" w:cs="Arial"/>
                <w:color w:val="1D1B11"/>
                <w:sz w:val="24"/>
                <w:szCs w:val="24"/>
              </w:rPr>
              <w:t xml:space="preserve">                                    </w:t>
            </w:r>
            <w:r w:rsidR="009B719B">
              <w:rPr>
                <w:rFonts w:ascii="Arial" w:hAnsi="Arial" w:cs="Arial"/>
                <w:color w:val="1D1B11"/>
                <w:sz w:val="24"/>
                <w:szCs w:val="24"/>
              </w:rPr>
              <w:t xml:space="preserve">  </w:t>
            </w:r>
          </w:p>
          <w:p w14:paraId="76067AC4" w14:textId="3CCAD3FD" w:rsidR="00EC3B6F" w:rsidRPr="00C64AC9" w:rsidRDefault="009B719B" w:rsidP="007C3D08">
            <w:pPr>
              <w:pStyle w:val="TableParagraph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his/her</w:t>
            </w:r>
            <w:r w:rsidR="00007C38">
              <w:rPr>
                <w:rFonts w:ascii="Arial" w:hAnsi="Arial" w:cs="Arial"/>
                <w:color w:val="1D1B11"/>
                <w:sz w:val="24"/>
                <w:szCs w:val="24"/>
              </w:rPr>
              <w:t>/their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 xml:space="preserve"> level of competence</w:t>
            </w:r>
          </w:p>
        </w:tc>
        <w:sdt>
          <w:sdtPr>
            <w:rPr>
              <w:rFonts w:ascii="Arial" w:hAnsi="Arial" w:cs="Arial"/>
              <w:color w:val="0070C0"/>
              <w:sz w:val="20"/>
              <w:szCs w:val="20"/>
            </w:rPr>
            <w:id w:val="-367912041"/>
            <w:placeholder>
              <w:docPart w:val="1282A3AFD8284F84AA7FC9AAB3CE256B"/>
            </w:placeholder>
            <w:text/>
          </w:sdtPr>
          <w:sdtEndPr/>
          <w:sdtContent>
            <w:tc>
              <w:tcPr>
                <w:tcW w:w="720" w:type="dxa"/>
                <w:tcBorders>
                  <w:top w:val="single" w:sz="4" w:space="0" w:color="auto"/>
                </w:tcBorders>
              </w:tcPr>
              <w:p w14:paraId="71A0B1C7" w14:textId="5EF059F8" w:rsidR="00EC3B6F" w:rsidRPr="000E3D00" w:rsidRDefault="005C38CE" w:rsidP="00EC3B6F">
                <w:pPr>
                  <w:pStyle w:val="TableParagraph"/>
                  <w:rPr>
                    <w:rFonts w:ascii="Arial" w:hAnsi="Arial" w:cs="Arial"/>
                  </w:rPr>
                </w:pPr>
                <w:r w:rsidRPr="005C38CE">
                  <w:rPr>
                    <w:rFonts w:ascii="Arial" w:hAnsi="Arial" w:cs="Arial"/>
                    <w:color w:val="0070C0"/>
                    <w:sz w:val="20"/>
                    <w:szCs w:val="20"/>
                  </w:rPr>
                  <w:t>Enter number</w:t>
                </w:r>
              </w:p>
            </w:tc>
          </w:sdtContent>
        </w:sdt>
      </w:tr>
    </w:tbl>
    <w:p w14:paraId="1D26A48A" w14:textId="77777777" w:rsidR="00CC4B0C" w:rsidRDefault="00CC4B0C" w:rsidP="00EC3B6F">
      <w:pPr>
        <w:spacing w:before="18"/>
        <w:rPr>
          <w:rFonts w:ascii="Arial" w:hAnsi="Arial" w:cs="Arial"/>
          <w:b/>
          <w:color w:val="1D1B11"/>
        </w:rPr>
      </w:pPr>
    </w:p>
    <w:p w14:paraId="2188BE5F" w14:textId="52C64D2B" w:rsidR="00EC3B6F" w:rsidRPr="00EF59E0" w:rsidRDefault="00EC3B6F" w:rsidP="00D2295A">
      <w:pPr>
        <w:spacing w:before="18"/>
        <w:rPr>
          <w:rFonts w:ascii="Arial" w:hAnsi="Arial" w:cs="Arial"/>
        </w:rPr>
      </w:pPr>
      <w:r w:rsidRPr="00C64AC9">
        <w:rPr>
          <w:rFonts w:ascii="Arial" w:hAnsi="Arial" w:cs="Arial"/>
          <w:b/>
          <w:color w:val="1D1B11"/>
          <w:sz w:val="24"/>
          <w:szCs w:val="24"/>
        </w:rPr>
        <w:t>Please</w:t>
      </w:r>
      <w:r w:rsidRPr="00C64AC9">
        <w:rPr>
          <w:rFonts w:ascii="Arial" w:hAnsi="Arial" w:cs="Arial"/>
          <w:b/>
          <w:color w:val="1D1B11"/>
          <w:spacing w:val="-3"/>
          <w:sz w:val="24"/>
          <w:szCs w:val="24"/>
        </w:rPr>
        <w:t xml:space="preserve"> </w:t>
      </w:r>
      <w:r w:rsidRPr="00C64AC9">
        <w:rPr>
          <w:rFonts w:ascii="Arial" w:hAnsi="Arial" w:cs="Arial"/>
          <w:b/>
          <w:color w:val="1D1B11"/>
          <w:sz w:val="24"/>
          <w:szCs w:val="24"/>
        </w:rPr>
        <w:t>add</w:t>
      </w:r>
      <w:r w:rsidRPr="00C64AC9">
        <w:rPr>
          <w:rFonts w:ascii="Arial" w:hAnsi="Arial" w:cs="Arial"/>
          <w:b/>
          <w:color w:val="1D1B11"/>
          <w:spacing w:val="-6"/>
          <w:sz w:val="24"/>
          <w:szCs w:val="24"/>
        </w:rPr>
        <w:t xml:space="preserve"> </w:t>
      </w:r>
      <w:r w:rsidRPr="00C64AC9">
        <w:rPr>
          <w:rFonts w:ascii="Arial" w:hAnsi="Arial" w:cs="Arial"/>
          <w:b/>
          <w:color w:val="1D1B11"/>
          <w:sz w:val="24"/>
          <w:szCs w:val="24"/>
        </w:rPr>
        <w:t>specific</w:t>
      </w:r>
      <w:r w:rsidRPr="00C64AC9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 </w:t>
      </w:r>
      <w:r w:rsidRPr="00C64AC9">
        <w:rPr>
          <w:rFonts w:ascii="Arial" w:hAnsi="Arial" w:cs="Arial"/>
          <w:b/>
          <w:color w:val="1D1B11"/>
          <w:sz w:val="24"/>
          <w:szCs w:val="24"/>
        </w:rPr>
        <w:t>comments</w:t>
      </w:r>
      <w:r w:rsidRPr="000E3D00">
        <w:rPr>
          <w:rFonts w:ascii="Arial" w:hAnsi="Arial" w:cs="Arial"/>
          <w:b/>
          <w:color w:val="1D1B11"/>
          <w:spacing w:val="-3"/>
        </w:rPr>
        <w:t xml:space="preserve"> </w:t>
      </w:r>
      <w:sdt>
        <w:sdtPr>
          <w:rPr>
            <w:rFonts w:ascii="Arial" w:hAnsi="Arial" w:cs="Arial"/>
            <w:color w:val="1D1B11"/>
          </w:rPr>
          <w:id w:val="1845441349"/>
          <w:placeholder>
            <w:docPart w:val="22371BB806FF42F1A2203BD87E7FFFDC"/>
          </w:placeholder>
          <w:showingPlcHdr/>
        </w:sdtPr>
        <w:sdtEndPr/>
        <w:sdtContent>
          <w:r w:rsidRPr="002531FF">
            <w:rPr>
              <w:rStyle w:val="PlaceholderText"/>
              <w:rFonts w:ascii="Arial" w:hAnsi="Arial" w:cs="Arial"/>
              <w:color w:val="0070C0"/>
            </w:rPr>
            <w:t>Click or tap here to enter text.</w:t>
          </w:r>
        </w:sdtContent>
      </w:sdt>
    </w:p>
    <w:p w14:paraId="1670601E" w14:textId="77777777" w:rsidR="00EC3B6F" w:rsidRPr="00EF59E0" w:rsidRDefault="00EC3B6F">
      <w:pPr>
        <w:jc w:val="both"/>
        <w:rPr>
          <w:rFonts w:ascii="Arial" w:hAnsi="Arial" w:cs="Arial"/>
        </w:rPr>
      </w:pPr>
    </w:p>
    <w:sectPr w:rsidR="00EC3B6F" w:rsidRPr="00EF59E0" w:rsidSect="00262F88">
      <w:headerReference w:type="default" r:id="rId6"/>
      <w:footerReference w:type="default" r:id="rId7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4C542" w14:textId="77777777" w:rsidR="00281EF1" w:rsidRDefault="00281EF1" w:rsidP="00262F88">
      <w:r>
        <w:separator/>
      </w:r>
    </w:p>
  </w:endnote>
  <w:endnote w:type="continuationSeparator" w:id="0">
    <w:p w14:paraId="5D7EB194" w14:textId="77777777" w:rsidR="00281EF1" w:rsidRDefault="00281EF1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A3564" w14:textId="54314BF6" w:rsidR="00262F88" w:rsidRPr="0016588E" w:rsidRDefault="00184C4D" w:rsidP="00C64AC9">
    <w:pPr>
      <w:tabs>
        <w:tab w:val="left" w:pos="5001"/>
      </w:tabs>
      <w:spacing w:before="26"/>
      <w:ind w:left="145"/>
      <w:rPr>
        <w:rFonts w:ascii="Arial" w:hAnsi="Arial" w:cs="Arial"/>
        <w:i/>
        <w:color w:val="1D1B11"/>
        <w:position w:val="2"/>
        <w:sz w:val="24"/>
        <w:szCs w:val="24"/>
      </w:rPr>
    </w:pPr>
    <w:r w:rsidRPr="0016588E">
      <w:rPr>
        <w:rFonts w:ascii="Arial" w:hAnsi="Arial" w:cs="Arial"/>
        <w:i/>
        <w:color w:val="1D1B11"/>
        <w:sz w:val="24"/>
        <w:szCs w:val="24"/>
      </w:rPr>
      <w:t>13.</w:t>
    </w:r>
    <w:r w:rsidRPr="0016588E">
      <w:rPr>
        <w:rFonts w:ascii="Arial" w:hAnsi="Arial" w:cs="Arial"/>
        <w:i/>
        <w:sz w:val="24"/>
        <w:szCs w:val="24"/>
      </w:rPr>
      <w:t>7.14</w:t>
    </w:r>
    <w:r w:rsidRPr="0016588E">
      <w:rPr>
        <w:rFonts w:ascii="Arial" w:hAnsi="Arial" w:cs="Arial"/>
        <w:i/>
        <w:spacing w:val="-5"/>
        <w:sz w:val="24"/>
        <w:szCs w:val="24"/>
      </w:rPr>
      <w:t xml:space="preserve"> </w:t>
    </w:r>
    <w:r w:rsidRPr="0016588E">
      <w:rPr>
        <w:rFonts w:ascii="Arial" w:hAnsi="Arial" w:cs="Arial"/>
        <w:i/>
        <w:sz w:val="24"/>
        <w:szCs w:val="24"/>
      </w:rPr>
      <w:t>Oral</w:t>
    </w:r>
    <w:r w:rsidRPr="0016588E">
      <w:rPr>
        <w:rFonts w:ascii="Arial" w:hAnsi="Arial" w:cs="Arial"/>
        <w:i/>
        <w:spacing w:val="-4"/>
        <w:sz w:val="24"/>
        <w:szCs w:val="24"/>
      </w:rPr>
      <w:t xml:space="preserve"> </w:t>
    </w:r>
    <w:r w:rsidRPr="0016588E">
      <w:rPr>
        <w:rFonts w:ascii="Arial" w:hAnsi="Arial" w:cs="Arial"/>
        <w:i/>
        <w:sz w:val="24"/>
        <w:szCs w:val="24"/>
      </w:rPr>
      <w:t>Examiner</w:t>
    </w:r>
    <w:r w:rsidRPr="0016588E">
      <w:rPr>
        <w:rFonts w:ascii="Arial" w:hAnsi="Arial" w:cs="Arial"/>
        <w:i/>
        <w:spacing w:val="-5"/>
        <w:sz w:val="24"/>
        <w:szCs w:val="24"/>
      </w:rPr>
      <w:t xml:space="preserve"> </w:t>
    </w:r>
    <w:r w:rsidRPr="0016588E">
      <w:rPr>
        <w:rFonts w:ascii="Arial" w:hAnsi="Arial" w:cs="Arial"/>
        <w:i/>
        <w:sz w:val="24"/>
        <w:szCs w:val="24"/>
      </w:rPr>
      <w:t>Evaluation</w:t>
    </w:r>
    <w:r w:rsidRPr="0016588E">
      <w:rPr>
        <w:rFonts w:ascii="Arial" w:hAnsi="Arial" w:cs="Arial"/>
        <w:i/>
        <w:spacing w:val="-2"/>
        <w:sz w:val="24"/>
        <w:szCs w:val="24"/>
      </w:rPr>
      <w:t xml:space="preserve"> </w:t>
    </w:r>
    <w:r w:rsidRPr="0016588E">
      <w:rPr>
        <w:rFonts w:ascii="Arial" w:hAnsi="Arial" w:cs="Arial"/>
        <w:i/>
        <w:spacing w:val="-4"/>
        <w:sz w:val="24"/>
        <w:szCs w:val="24"/>
      </w:rPr>
      <w:t>Form</w:t>
    </w:r>
    <w:r w:rsidRPr="0016588E">
      <w:rPr>
        <w:rFonts w:ascii="Arial" w:hAnsi="Arial" w:cs="Arial"/>
        <w:i/>
        <w:color w:val="1D1B11"/>
        <w:sz w:val="24"/>
        <w:szCs w:val="24"/>
      </w:rPr>
      <w:t xml:space="preserve"> </w:t>
    </w:r>
    <w:r w:rsidRPr="0016588E">
      <w:rPr>
        <w:rFonts w:ascii="Arial" w:hAnsi="Arial" w:cs="Arial"/>
        <w:i/>
        <w:color w:val="1D1B11"/>
        <w:sz w:val="24"/>
        <w:szCs w:val="24"/>
      </w:rPr>
      <w:tab/>
    </w:r>
    <w:r w:rsidRPr="0016588E">
      <w:rPr>
        <w:rFonts w:ascii="Arial" w:hAnsi="Arial" w:cs="Arial"/>
        <w:i/>
        <w:color w:val="1D1B11"/>
        <w:sz w:val="24"/>
        <w:szCs w:val="24"/>
      </w:rPr>
      <w:tab/>
    </w:r>
    <w:r w:rsidRPr="0016588E">
      <w:rPr>
        <w:rFonts w:ascii="Arial" w:hAnsi="Arial" w:cs="Arial"/>
        <w:i/>
        <w:color w:val="1D1B11"/>
        <w:sz w:val="24"/>
        <w:szCs w:val="24"/>
      </w:rPr>
      <w:tab/>
    </w:r>
    <w:r w:rsidRPr="0016588E">
      <w:rPr>
        <w:rFonts w:ascii="Arial" w:hAnsi="Arial" w:cs="Arial"/>
        <w:i/>
        <w:color w:val="1D1B11"/>
        <w:sz w:val="24"/>
        <w:szCs w:val="24"/>
      </w:rPr>
      <w:tab/>
    </w:r>
    <w:r w:rsidR="00262F88" w:rsidRPr="0016588E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16588E">
      <w:rPr>
        <w:rFonts w:ascii="Arial" w:hAnsi="Arial" w:cs="Arial"/>
        <w:i/>
        <w:color w:val="1D1B11"/>
        <w:sz w:val="24"/>
        <w:szCs w:val="24"/>
      </w:rPr>
      <w:tab/>
    </w:r>
    <w:r w:rsidR="00262F88" w:rsidRPr="0016588E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C64AC9" w:rsidRPr="0016588E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16588E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16588E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587EEFE7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40A0A" w14:textId="77777777" w:rsidR="00281EF1" w:rsidRDefault="00281EF1" w:rsidP="00262F88">
      <w:r>
        <w:separator/>
      </w:r>
    </w:p>
  </w:footnote>
  <w:footnote w:type="continuationSeparator" w:id="0">
    <w:p w14:paraId="453BE78B" w14:textId="77777777" w:rsidR="00281EF1" w:rsidRDefault="00281EF1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1FCEE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36FF1D31" wp14:editId="740FB072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4450E704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6EBB52E7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2368540B" w14:textId="72BB8297" w:rsidR="00262F88" w:rsidRPr="00184C4D" w:rsidRDefault="00184C4D" w:rsidP="00184C4D">
    <w:pPr>
      <w:tabs>
        <w:tab w:val="left" w:pos="5001"/>
      </w:tabs>
      <w:spacing w:before="26"/>
      <w:rPr>
        <w:rFonts w:ascii="Arial" w:hAnsi="Arial" w:cs="Arial"/>
        <w:b/>
        <w:bCs/>
        <w:i/>
        <w:sz w:val="28"/>
        <w:szCs w:val="28"/>
      </w:rPr>
    </w:pPr>
    <w:r w:rsidRPr="00184C4D">
      <w:rPr>
        <w:rFonts w:ascii="Arial" w:hAnsi="Arial" w:cs="Arial"/>
        <w:b/>
        <w:bCs/>
        <w:i/>
        <w:color w:val="1D1B11"/>
        <w:sz w:val="28"/>
        <w:szCs w:val="28"/>
      </w:rPr>
      <w:t>13.</w:t>
    </w:r>
    <w:r w:rsidRPr="00184C4D">
      <w:rPr>
        <w:rFonts w:ascii="Arial" w:hAnsi="Arial" w:cs="Arial"/>
        <w:b/>
        <w:bCs/>
        <w:i/>
        <w:sz w:val="28"/>
        <w:szCs w:val="28"/>
      </w:rPr>
      <w:t>7.14</w:t>
    </w:r>
    <w:r w:rsidRPr="00184C4D">
      <w:rPr>
        <w:rFonts w:ascii="Arial" w:hAnsi="Arial" w:cs="Arial"/>
        <w:b/>
        <w:bCs/>
        <w:i/>
        <w:spacing w:val="-5"/>
        <w:sz w:val="28"/>
        <w:szCs w:val="28"/>
      </w:rPr>
      <w:t xml:space="preserve"> </w:t>
    </w:r>
    <w:r w:rsidRPr="00184C4D">
      <w:rPr>
        <w:rFonts w:ascii="Arial" w:hAnsi="Arial" w:cs="Arial"/>
        <w:b/>
        <w:bCs/>
        <w:i/>
        <w:sz w:val="28"/>
        <w:szCs w:val="28"/>
      </w:rPr>
      <w:t>Oral</w:t>
    </w:r>
    <w:r w:rsidRPr="00184C4D">
      <w:rPr>
        <w:rFonts w:ascii="Arial" w:hAnsi="Arial" w:cs="Arial"/>
        <w:b/>
        <w:bCs/>
        <w:i/>
        <w:spacing w:val="-4"/>
        <w:sz w:val="28"/>
        <w:szCs w:val="28"/>
      </w:rPr>
      <w:t xml:space="preserve"> </w:t>
    </w:r>
    <w:r w:rsidRPr="00184C4D">
      <w:rPr>
        <w:rFonts w:ascii="Arial" w:hAnsi="Arial" w:cs="Arial"/>
        <w:b/>
        <w:bCs/>
        <w:i/>
        <w:sz w:val="28"/>
        <w:szCs w:val="28"/>
      </w:rPr>
      <w:t>Examiner</w:t>
    </w:r>
    <w:r w:rsidRPr="00184C4D">
      <w:rPr>
        <w:rFonts w:ascii="Arial" w:hAnsi="Arial" w:cs="Arial"/>
        <w:b/>
        <w:bCs/>
        <w:i/>
        <w:spacing w:val="-5"/>
        <w:sz w:val="28"/>
        <w:szCs w:val="28"/>
      </w:rPr>
      <w:t xml:space="preserve"> </w:t>
    </w:r>
    <w:r w:rsidRPr="00184C4D">
      <w:rPr>
        <w:rFonts w:ascii="Arial" w:hAnsi="Arial" w:cs="Arial"/>
        <w:b/>
        <w:bCs/>
        <w:i/>
        <w:sz w:val="28"/>
        <w:szCs w:val="28"/>
      </w:rPr>
      <w:t>Evaluation</w:t>
    </w:r>
    <w:r w:rsidRPr="00184C4D">
      <w:rPr>
        <w:rFonts w:ascii="Arial" w:hAnsi="Arial" w:cs="Arial"/>
        <w:b/>
        <w:bCs/>
        <w:i/>
        <w:spacing w:val="-2"/>
        <w:sz w:val="28"/>
        <w:szCs w:val="28"/>
      </w:rPr>
      <w:t xml:space="preserve"> </w:t>
    </w:r>
    <w:r w:rsidRPr="00184C4D">
      <w:rPr>
        <w:rFonts w:ascii="Arial" w:hAnsi="Arial" w:cs="Arial"/>
        <w:b/>
        <w:bCs/>
        <w:i/>
        <w:spacing w:val="-4"/>
        <w:sz w:val="28"/>
        <w:szCs w:val="28"/>
      </w:rPr>
      <w:t>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fuyvVRUZVw2j04+f6fgHRa2KjShtWFgKjesUVoIHaUhCjc/gq+nbhdcC0GQ4mvix/5Mmzr4DtmbAmkBXherq/g==" w:salt="ku3TDBZRfbq6h5lmhOuMd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C4D"/>
    <w:rsid w:val="00007C38"/>
    <w:rsid w:val="000354FA"/>
    <w:rsid w:val="00063308"/>
    <w:rsid w:val="000A0B30"/>
    <w:rsid w:val="000D0AA2"/>
    <w:rsid w:val="000F5522"/>
    <w:rsid w:val="00111FF9"/>
    <w:rsid w:val="0016588E"/>
    <w:rsid w:val="00184C4D"/>
    <w:rsid w:val="00262F88"/>
    <w:rsid w:val="0026645D"/>
    <w:rsid w:val="00281EF1"/>
    <w:rsid w:val="002C51B4"/>
    <w:rsid w:val="002D391F"/>
    <w:rsid w:val="002D39E3"/>
    <w:rsid w:val="002E48AC"/>
    <w:rsid w:val="00323705"/>
    <w:rsid w:val="003E2025"/>
    <w:rsid w:val="004E56B1"/>
    <w:rsid w:val="004F3E9F"/>
    <w:rsid w:val="00527E43"/>
    <w:rsid w:val="005375CD"/>
    <w:rsid w:val="0058441F"/>
    <w:rsid w:val="005C38CE"/>
    <w:rsid w:val="005E1A37"/>
    <w:rsid w:val="00661CB4"/>
    <w:rsid w:val="00676932"/>
    <w:rsid w:val="006B564C"/>
    <w:rsid w:val="006E1148"/>
    <w:rsid w:val="007079F7"/>
    <w:rsid w:val="007B775C"/>
    <w:rsid w:val="007C3D08"/>
    <w:rsid w:val="00941C08"/>
    <w:rsid w:val="009B719B"/>
    <w:rsid w:val="00A54EA7"/>
    <w:rsid w:val="00AC274D"/>
    <w:rsid w:val="00BF28D8"/>
    <w:rsid w:val="00C1223F"/>
    <w:rsid w:val="00C64AC9"/>
    <w:rsid w:val="00C66C2C"/>
    <w:rsid w:val="00CC4B0C"/>
    <w:rsid w:val="00D2295A"/>
    <w:rsid w:val="00D42185"/>
    <w:rsid w:val="00D72CE0"/>
    <w:rsid w:val="00DA25CF"/>
    <w:rsid w:val="00E856B7"/>
    <w:rsid w:val="00EC3B6F"/>
    <w:rsid w:val="00EF59E0"/>
    <w:rsid w:val="00EF6229"/>
    <w:rsid w:val="00F30C5D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ECEAA8"/>
  <w15:docId w15:val="{98B7F2C7-A27B-4865-B138-76778BED6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E5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2371BB806FF42F1A2203BD87E7FF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52AD93-9404-4D58-8978-243790E52784}"/>
      </w:docPartPr>
      <w:docPartBody>
        <w:p w:rsidR="00C11066" w:rsidRDefault="00C11066" w:rsidP="00C11066">
          <w:pPr>
            <w:pStyle w:val="22371BB806FF42F1A2203BD87E7FFFDC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D096971CC64E50A0EB9975B94C0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855957-CB5F-4CBE-A1CB-D22C80925200}"/>
      </w:docPartPr>
      <w:docPartBody>
        <w:p w:rsidR="00C11066" w:rsidRDefault="00C11066" w:rsidP="00C11066">
          <w:pPr>
            <w:pStyle w:val="71D096971CC64E50A0EB9975B94C0FBD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84FABDD42B42DB8BCA5907744559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0BFF70-C3DA-4A28-9584-F698BAF6B308}"/>
      </w:docPartPr>
      <w:docPartBody>
        <w:p w:rsidR="00C11066" w:rsidRDefault="00C11066" w:rsidP="00C11066">
          <w:pPr>
            <w:pStyle w:val="0784FABDD42B42DB8BCA590774455973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C575F0403A41029BBFE3434425C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C3375A-7F12-4546-BAFE-B33064CF3F74}"/>
      </w:docPartPr>
      <w:docPartBody>
        <w:p w:rsidR="00C11066" w:rsidRDefault="00C11066" w:rsidP="00C11066">
          <w:pPr>
            <w:pStyle w:val="A6C575F0403A41029BBFE3434425CFF6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7358C1EF654AFD88790BCFF1E7F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43D4B-8044-4AA3-95A8-FE0EE9BF551D}"/>
      </w:docPartPr>
      <w:docPartBody>
        <w:p w:rsidR="00C11066" w:rsidRDefault="00C11066" w:rsidP="00C11066">
          <w:pPr>
            <w:pStyle w:val="EB7358C1EF654AFD88790BCFF1E7FB78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88F875-6C9A-47AF-9667-65707E9E29EC}"/>
      </w:docPartPr>
      <w:docPartBody>
        <w:p w:rsidR="00C11066" w:rsidRDefault="00C11066"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104272DB834BF79CB64841E52C8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D6920-30C1-4B34-8534-5CECAD424DCE}"/>
      </w:docPartPr>
      <w:docPartBody>
        <w:p w:rsidR="00C11066" w:rsidRDefault="00C11066" w:rsidP="00C11066">
          <w:pPr>
            <w:pStyle w:val="8E104272DB834BF79CB64841E52C8524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020E6976CE40468DB8E9EA5D7FE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6FEAE-8B40-4B41-82AA-FCB87F6FF668}"/>
      </w:docPartPr>
      <w:docPartBody>
        <w:p w:rsidR="00C11066" w:rsidRDefault="00C11066" w:rsidP="00C11066">
          <w:pPr>
            <w:pStyle w:val="E8020E6976CE40468DB8E9EA5D7FE85E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650AB88E754FFF8FD11F8DD4DD3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F60981-52DF-42C4-BE58-4D2EC0610534}"/>
      </w:docPartPr>
      <w:docPartBody>
        <w:p w:rsidR="00C11066" w:rsidRDefault="00C11066" w:rsidP="00C11066">
          <w:pPr>
            <w:pStyle w:val="2B650AB88E754FFF8FD11F8DD4DD33BE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0C1BC026334C0082BA2225DCD79E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48A141-47D7-4890-B785-B0D314DC8ECB}"/>
      </w:docPartPr>
      <w:docPartBody>
        <w:p w:rsidR="00C11066" w:rsidRDefault="00C11066" w:rsidP="00C11066">
          <w:pPr>
            <w:pStyle w:val="480C1BC026334C0082BA2225DCD79E8C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88E99BA0274F86919267BCD7902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1468B-F850-42FE-9F66-3572C7191B04}"/>
      </w:docPartPr>
      <w:docPartBody>
        <w:p w:rsidR="00C11066" w:rsidRDefault="00C11066" w:rsidP="00C11066">
          <w:pPr>
            <w:pStyle w:val="A188E99BA0274F86919267BCD79022E5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83F06B33D04010943DEFB919ED01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4174CE-828C-4D08-9770-E858335D2003}"/>
      </w:docPartPr>
      <w:docPartBody>
        <w:p w:rsidR="00C11066" w:rsidRDefault="00C11066" w:rsidP="00C11066">
          <w:pPr>
            <w:pStyle w:val="5983F06B33D04010943DEFB919ED010D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A3323DF71448308C772905D47770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821A7-700A-4A0F-80D0-C991460D127C}"/>
      </w:docPartPr>
      <w:docPartBody>
        <w:p w:rsidR="00C11066" w:rsidRDefault="00C11066" w:rsidP="00C11066">
          <w:pPr>
            <w:pStyle w:val="D8A3323DF71448308C772905D4777042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F1636720BE42BBAC709217CADB91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0D6B97-445D-4517-B398-750C1E7AC255}"/>
      </w:docPartPr>
      <w:docPartBody>
        <w:p w:rsidR="00C11066" w:rsidRDefault="00C11066" w:rsidP="00C11066">
          <w:pPr>
            <w:pStyle w:val="2DF1636720BE42BBAC709217CADB917B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6ECDB669FD406FA137E9B8EED94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9446E-3891-4906-87A0-9902703086CA}"/>
      </w:docPartPr>
      <w:docPartBody>
        <w:p w:rsidR="00C11066" w:rsidRDefault="00C11066" w:rsidP="00C11066">
          <w:pPr>
            <w:pStyle w:val="9E6ECDB669FD406FA137E9B8EED94134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F4C5B4B1B8491AA1C35B95319DBB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A5EC8-8A5F-4AA4-BEEE-4C71337EFF61}"/>
      </w:docPartPr>
      <w:docPartBody>
        <w:p w:rsidR="00C11066" w:rsidRDefault="00C11066" w:rsidP="00C11066">
          <w:pPr>
            <w:pStyle w:val="8EF4C5B4B1B8491AA1C35B95319DBB8E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7E1EA6997B49ED99838714913868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9A28C-22EC-4336-B448-0B3482BF1D3D}"/>
      </w:docPartPr>
      <w:docPartBody>
        <w:p w:rsidR="00C11066" w:rsidRDefault="00C11066" w:rsidP="00C11066">
          <w:pPr>
            <w:pStyle w:val="077E1EA6997B49ED99838714913868E1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C1E263BD3C49E8A0530E57ACE8A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35262-3516-47DE-A8BE-951638FB58A9}"/>
      </w:docPartPr>
      <w:docPartBody>
        <w:p w:rsidR="00C11066" w:rsidRDefault="00C11066" w:rsidP="00C11066">
          <w:pPr>
            <w:pStyle w:val="58C1E263BD3C49E8A0530E57ACE8A8A1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E380A92FEA4F3C985DECA3CE2C6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05B8F6-4CBC-4C27-8C43-78C2C755E19C}"/>
      </w:docPartPr>
      <w:docPartBody>
        <w:p w:rsidR="00C11066" w:rsidRDefault="00C11066" w:rsidP="00C11066">
          <w:pPr>
            <w:pStyle w:val="A8E380A92FEA4F3C985DECA3CE2C6027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0413A8320C4BA6BBFD464BD85AF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DE692-BB0B-4698-8A41-164AF46282DA}"/>
      </w:docPartPr>
      <w:docPartBody>
        <w:p w:rsidR="00C11066" w:rsidRDefault="00C11066" w:rsidP="00C11066">
          <w:pPr>
            <w:pStyle w:val="330413A8320C4BA6BBFD464BD85AF2E9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B10884275F44DEB0FABB74492ABE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A8A68-D541-4C18-9034-0FEA18C429DC}"/>
      </w:docPartPr>
      <w:docPartBody>
        <w:p w:rsidR="00C11066" w:rsidRDefault="00C11066" w:rsidP="00C11066">
          <w:pPr>
            <w:pStyle w:val="EAB10884275F44DEB0FABB74492ABE56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4E8DEF5A8A4DD6B6B02F87885BB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9267F-8AA6-4E8E-A096-469D61F7FACC}"/>
      </w:docPartPr>
      <w:docPartBody>
        <w:p w:rsidR="00C11066" w:rsidRDefault="00C11066" w:rsidP="00C11066">
          <w:pPr>
            <w:pStyle w:val="444E8DEF5A8A4DD6B6B02F87885BB2D0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1077610C264B6EA8A60A55A3F01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E6E283-F407-4F20-A34C-6BC1B62FCFFB}"/>
      </w:docPartPr>
      <w:docPartBody>
        <w:p w:rsidR="00C11066" w:rsidRDefault="00C11066" w:rsidP="00C11066">
          <w:pPr>
            <w:pStyle w:val="CA1077610C264B6EA8A60A55A3F01DBF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EE0A9B5CA14657AB7B646ECD5E30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2C6127-E4A4-4329-9DD6-6C36A600CF84}"/>
      </w:docPartPr>
      <w:docPartBody>
        <w:p w:rsidR="00C11066" w:rsidRDefault="00C11066" w:rsidP="00C11066">
          <w:pPr>
            <w:pStyle w:val="5EEE0A9B5CA14657AB7B646ECD5E3092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F3E39FFE764DB0886A5108E87BD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4FEC3-25BA-4015-896D-417B23A2CEDE}"/>
      </w:docPartPr>
      <w:docPartBody>
        <w:p w:rsidR="00C11066" w:rsidRDefault="00C11066" w:rsidP="00C11066">
          <w:pPr>
            <w:pStyle w:val="ACF3E39FFE764DB0886A5108E87BDB41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290D5B70B141C79071099B4EEC92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AC396-ADF9-4B9C-B79D-22AA7665E0E1}"/>
      </w:docPartPr>
      <w:docPartBody>
        <w:p w:rsidR="00C11066" w:rsidRDefault="00C11066" w:rsidP="00C11066">
          <w:pPr>
            <w:pStyle w:val="33290D5B70B141C79071099B4EEC92FB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B2A1AEDB9445619F6D6E012E7C8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5824B5-CDDA-4D3A-BC91-DB2CCF29F4A8}"/>
      </w:docPartPr>
      <w:docPartBody>
        <w:p w:rsidR="00C11066" w:rsidRDefault="00C11066" w:rsidP="00C11066">
          <w:pPr>
            <w:pStyle w:val="37B2A1AEDB9445619F6D6E012E7C8B10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E908741DF8465991283D6344824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457DAF-6132-4488-AF29-B47895EB8B4B}"/>
      </w:docPartPr>
      <w:docPartBody>
        <w:p w:rsidR="00C11066" w:rsidRDefault="00C11066" w:rsidP="00C11066">
          <w:pPr>
            <w:pStyle w:val="0DE908741DF8465991283D6344824B27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D7EF13120A41788B1ACA61C96F8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B2E90F-96D1-40C7-A6BE-855704D25AED}"/>
      </w:docPartPr>
      <w:docPartBody>
        <w:p w:rsidR="00C11066" w:rsidRDefault="00C11066" w:rsidP="00C11066">
          <w:pPr>
            <w:pStyle w:val="E5D7EF13120A41788B1ACA61C96F8923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04BB2E179C4B3E81AE2969D74A6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4873C-F41A-4870-9DD8-C24C0F7905B0}"/>
      </w:docPartPr>
      <w:docPartBody>
        <w:p w:rsidR="00C11066" w:rsidRDefault="00C11066" w:rsidP="00C11066">
          <w:pPr>
            <w:pStyle w:val="3A04BB2E179C4B3E81AE2969D74A693F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5EA48CDD064C98BCF939E41F896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E2610-7CBF-462A-9881-CE7C9E407298}"/>
      </w:docPartPr>
      <w:docPartBody>
        <w:p w:rsidR="00C11066" w:rsidRDefault="00C11066" w:rsidP="00C11066">
          <w:pPr>
            <w:pStyle w:val="925EA48CDD064C98BCF939E41F896F0E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9AA22A72204900B308DAA9C29686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177560-94B3-4781-8518-5BBEF0167DFB}"/>
      </w:docPartPr>
      <w:docPartBody>
        <w:p w:rsidR="00C11066" w:rsidRDefault="00C11066" w:rsidP="00C11066">
          <w:pPr>
            <w:pStyle w:val="A49AA22A72204900B308DAA9C2968684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82A3AFD8284F84AA7FC9AAB3CE2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EA7972-2F7C-437D-83BC-C22647489F91}"/>
      </w:docPartPr>
      <w:docPartBody>
        <w:p w:rsidR="00C11066" w:rsidRDefault="00C11066" w:rsidP="00C11066">
          <w:pPr>
            <w:pStyle w:val="1282A3AFD8284F84AA7FC9AAB3CE256B"/>
          </w:pPr>
          <w:r w:rsidRPr="002934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8C3E2CF2394A00BD0B3775270E98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0E18B0-572A-421C-90E3-883A7ACF4362}"/>
      </w:docPartPr>
      <w:docPartBody>
        <w:p w:rsidR="00C11066" w:rsidRDefault="00C11066" w:rsidP="00C11066">
          <w:pPr>
            <w:pStyle w:val="D28C3E2CF2394A00BD0B3775270E9864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AF5F5CB096485D907CC9EF9E68D5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4EAFD4-CBB8-4500-82EE-3EA065E3EA25}"/>
      </w:docPartPr>
      <w:docPartBody>
        <w:p w:rsidR="00C11066" w:rsidRDefault="00C11066" w:rsidP="00C11066">
          <w:pPr>
            <w:pStyle w:val="E9AF5F5CB096485D907CC9EF9E68D58E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9EE25D51874E249AA2C9FA6522E4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94432A-6D27-4332-BCDE-7D5D8D850152}"/>
      </w:docPartPr>
      <w:docPartBody>
        <w:p w:rsidR="00C11066" w:rsidRDefault="00C11066" w:rsidP="00C11066">
          <w:pPr>
            <w:pStyle w:val="889EE25D51874E249AA2C9FA6522E405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D4A010B4F749EDBBA7C0D655F75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750B35-12CF-4319-ADF3-60CDBC8DAF6E}"/>
      </w:docPartPr>
      <w:docPartBody>
        <w:p w:rsidR="00C11066" w:rsidRDefault="00C11066" w:rsidP="00C11066">
          <w:pPr>
            <w:pStyle w:val="02D4A010B4F749EDBBA7C0D655F753F8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066"/>
    <w:rsid w:val="002D391F"/>
    <w:rsid w:val="002E48AC"/>
    <w:rsid w:val="00471BBE"/>
    <w:rsid w:val="00661CB4"/>
    <w:rsid w:val="00C11066"/>
    <w:rsid w:val="00EF6229"/>
    <w:rsid w:val="00F0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066"/>
    <w:rPr>
      <w:color w:val="666666"/>
    </w:rPr>
  </w:style>
  <w:style w:type="paragraph" w:customStyle="1" w:styleId="22371BB806FF42F1A2203BD87E7FFFDC">
    <w:name w:val="22371BB806FF42F1A2203BD87E7FFFDC"/>
    <w:rsid w:val="00C11066"/>
  </w:style>
  <w:style w:type="paragraph" w:customStyle="1" w:styleId="71D096971CC64E50A0EB9975B94C0FBD">
    <w:name w:val="71D096971CC64E50A0EB9975B94C0FBD"/>
    <w:rsid w:val="00C11066"/>
  </w:style>
  <w:style w:type="paragraph" w:customStyle="1" w:styleId="0784FABDD42B42DB8BCA590774455973">
    <w:name w:val="0784FABDD42B42DB8BCA590774455973"/>
    <w:rsid w:val="00C11066"/>
  </w:style>
  <w:style w:type="paragraph" w:customStyle="1" w:styleId="A6C575F0403A41029BBFE3434425CFF6">
    <w:name w:val="A6C575F0403A41029BBFE3434425CFF6"/>
    <w:rsid w:val="00C11066"/>
  </w:style>
  <w:style w:type="paragraph" w:customStyle="1" w:styleId="EB7358C1EF654AFD88790BCFF1E7FB78">
    <w:name w:val="EB7358C1EF654AFD88790BCFF1E7FB78"/>
    <w:rsid w:val="00C11066"/>
  </w:style>
  <w:style w:type="paragraph" w:customStyle="1" w:styleId="8E104272DB834BF79CB64841E52C8524">
    <w:name w:val="8E104272DB834BF79CB64841E52C8524"/>
    <w:rsid w:val="00C11066"/>
  </w:style>
  <w:style w:type="paragraph" w:customStyle="1" w:styleId="E8020E6976CE40468DB8E9EA5D7FE85E">
    <w:name w:val="E8020E6976CE40468DB8E9EA5D7FE85E"/>
    <w:rsid w:val="00C11066"/>
  </w:style>
  <w:style w:type="paragraph" w:customStyle="1" w:styleId="2B650AB88E754FFF8FD11F8DD4DD33BE">
    <w:name w:val="2B650AB88E754FFF8FD11F8DD4DD33BE"/>
    <w:rsid w:val="00C11066"/>
  </w:style>
  <w:style w:type="paragraph" w:customStyle="1" w:styleId="480C1BC026334C0082BA2225DCD79E8C">
    <w:name w:val="480C1BC026334C0082BA2225DCD79E8C"/>
    <w:rsid w:val="00C11066"/>
  </w:style>
  <w:style w:type="paragraph" w:customStyle="1" w:styleId="A188E99BA0274F86919267BCD79022E5">
    <w:name w:val="A188E99BA0274F86919267BCD79022E5"/>
    <w:rsid w:val="00C11066"/>
  </w:style>
  <w:style w:type="paragraph" w:customStyle="1" w:styleId="5983F06B33D04010943DEFB919ED010D">
    <w:name w:val="5983F06B33D04010943DEFB919ED010D"/>
    <w:rsid w:val="00C11066"/>
  </w:style>
  <w:style w:type="paragraph" w:customStyle="1" w:styleId="D8A3323DF71448308C772905D4777042">
    <w:name w:val="D8A3323DF71448308C772905D4777042"/>
    <w:rsid w:val="00C11066"/>
  </w:style>
  <w:style w:type="paragraph" w:customStyle="1" w:styleId="2DF1636720BE42BBAC709217CADB917B">
    <w:name w:val="2DF1636720BE42BBAC709217CADB917B"/>
    <w:rsid w:val="00C11066"/>
  </w:style>
  <w:style w:type="paragraph" w:customStyle="1" w:styleId="9E6ECDB669FD406FA137E9B8EED94134">
    <w:name w:val="9E6ECDB669FD406FA137E9B8EED94134"/>
    <w:rsid w:val="00C11066"/>
  </w:style>
  <w:style w:type="paragraph" w:customStyle="1" w:styleId="8EF4C5B4B1B8491AA1C35B95319DBB8E">
    <w:name w:val="8EF4C5B4B1B8491AA1C35B95319DBB8E"/>
    <w:rsid w:val="00C11066"/>
  </w:style>
  <w:style w:type="paragraph" w:customStyle="1" w:styleId="077E1EA6997B49ED99838714913868E1">
    <w:name w:val="077E1EA6997B49ED99838714913868E1"/>
    <w:rsid w:val="00C11066"/>
  </w:style>
  <w:style w:type="paragraph" w:customStyle="1" w:styleId="58C1E263BD3C49E8A0530E57ACE8A8A1">
    <w:name w:val="58C1E263BD3C49E8A0530E57ACE8A8A1"/>
    <w:rsid w:val="00C11066"/>
  </w:style>
  <w:style w:type="paragraph" w:customStyle="1" w:styleId="A8E380A92FEA4F3C985DECA3CE2C6027">
    <w:name w:val="A8E380A92FEA4F3C985DECA3CE2C6027"/>
    <w:rsid w:val="00C11066"/>
  </w:style>
  <w:style w:type="paragraph" w:customStyle="1" w:styleId="330413A8320C4BA6BBFD464BD85AF2E9">
    <w:name w:val="330413A8320C4BA6BBFD464BD85AF2E9"/>
    <w:rsid w:val="00C11066"/>
  </w:style>
  <w:style w:type="paragraph" w:customStyle="1" w:styleId="EAB10884275F44DEB0FABB74492ABE56">
    <w:name w:val="EAB10884275F44DEB0FABB74492ABE56"/>
    <w:rsid w:val="00C11066"/>
  </w:style>
  <w:style w:type="paragraph" w:customStyle="1" w:styleId="444E8DEF5A8A4DD6B6B02F87885BB2D0">
    <w:name w:val="444E8DEF5A8A4DD6B6B02F87885BB2D0"/>
    <w:rsid w:val="00C11066"/>
  </w:style>
  <w:style w:type="paragraph" w:customStyle="1" w:styleId="CA1077610C264B6EA8A60A55A3F01DBF">
    <w:name w:val="CA1077610C264B6EA8A60A55A3F01DBF"/>
    <w:rsid w:val="00C11066"/>
  </w:style>
  <w:style w:type="paragraph" w:customStyle="1" w:styleId="5EEE0A9B5CA14657AB7B646ECD5E3092">
    <w:name w:val="5EEE0A9B5CA14657AB7B646ECD5E3092"/>
    <w:rsid w:val="00C11066"/>
  </w:style>
  <w:style w:type="paragraph" w:customStyle="1" w:styleId="ACF3E39FFE764DB0886A5108E87BDB41">
    <w:name w:val="ACF3E39FFE764DB0886A5108E87BDB41"/>
    <w:rsid w:val="00C11066"/>
  </w:style>
  <w:style w:type="paragraph" w:customStyle="1" w:styleId="33290D5B70B141C79071099B4EEC92FB">
    <w:name w:val="33290D5B70B141C79071099B4EEC92FB"/>
    <w:rsid w:val="00C11066"/>
  </w:style>
  <w:style w:type="paragraph" w:customStyle="1" w:styleId="37B2A1AEDB9445619F6D6E012E7C8B10">
    <w:name w:val="37B2A1AEDB9445619F6D6E012E7C8B10"/>
    <w:rsid w:val="00C11066"/>
  </w:style>
  <w:style w:type="paragraph" w:customStyle="1" w:styleId="0DE908741DF8465991283D6344824B27">
    <w:name w:val="0DE908741DF8465991283D6344824B27"/>
    <w:rsid w:val="00C11066"/>
  </w:style>
  <w:style w:type="paragraph" w:customStyle="1" w:styleId="E5D7EF13120A41788B1ACA61C96F8923">
    <w:name w:val="E5D7EF13120A41788B1ACA61C96F8923"/>
    <w:rsid w:val="00C11066"/>
  </w:style>
  <w:style w:type="paragraph" w:customStyle="1" w:styleId="3A04BB2E179C4B3E81AE2969D74A693F">
    <w:name w:val="3A04BB2E179C4B3E81AE2969D74A693F"/>
    <w:rsid w:val="00C11066"/>
  </w:style>
  <w:style w:type="paragraph" w:customStyle="1" w:styleId="925EA48CDD064C98BCF939E41F896F0E">
    <w:name w:val="925EA48CDD064C98BCF939E41F896F0E"/>
    <w:rsid w:val="00C11066"/>
  </w:style>
  <w:style w:type="paragraph" w:customStyle="1" w:styleId="A49AA22A72204900B308DAA9C2968684">
    <w:name w:val="A49AA22A72204900B308DAA9C2968684"/>
    <w:rsid w:val="00C11066"/>
  </w:style>
  <w:style w:type="paragraph" w:customStyle="1" w:styleId="1282A3AFD8284F84AA7FC9AAB3CE256B">
    <w:name w:val="1282A3AFD8284F84AA7FC9AAB3CE256B"/>
    <w:rsid w:val="00C11066"/>
  </w:style>
  <w:style w:type="paragraph" w:customStyle="1" w:styleId="D28C3E2CF2394A00BD0B3775270E9864">
    <w:name w:val="D28C3E2CF2394A00BD0B3775270E9864"/>
    <w:rsid w:val="00C11066"/>
  </w:style>
  <w:style w:type="paragraph" w:customStyle="1" w:styleId="E9AF5F5CB096485D907CC9EF9E68D58E">
    <w:name w:val="E9AF5F5CB096485D907CC9EF9E68D58E"/>
    <w:rsid w:val="00C11066"/>
  </w:style>
  <w:style w:type="paragraph" w:customStyle="1" w:styleId="889EE25D51874E249AA2C9FA6522E405">
    <w:name w:val="889EE25D51874E249AA2C9FA6522E405"/>
    <w:rsid w:val="00C11066"/>
  </w:style>
  <w:style w:type="paragraph" w:customStyle="1" w:styleId="02D4A010B4F749EDBBA7C0D655F753F8">
    <w:name w:val="02D4A010B4F749EDBBA7C0D655F753F8"/>
    <w:rsid w:val="00C110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29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22</cp:revision>
  <dcterms:created xsi:type="dcterms:W3CDTF">2025-01-19T21:52:00Z</dcterms:created>
  <dcterms:modified xsi:type="dcterms:W3CDTF">2025-04-19T15:56:00Z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